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164DC" w14:textId="77777777" w:rsidR="00404549" w:rsidRDefault="002F3BD3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CC3DC6B" wp14:editId="70EBD1AB">
                <wp:simplePos x="0" y="0"/>
                <wp:positionH relativeFrom="column">
                  <wp:posOffset>-2381250</wp:posOffset>
                </wp:positionH>
                <wp:positionV relativeFrom="paragraph">
                  <wp:posOffset>-577850</wp:posOffset>
                </wp:positionV>
                <wp:extent cx="10131490" cy="6491968"/>
                <wp:effectExtent l="0" t="0" r="22225" b="23495"/>
                <wp:wrapNone/>
                <wp:docPr id="1881069888" name="Group 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g:grpSp>
                        <wpg:cNvPr id="555814163" name="Group 15"/>
                        <wpg:cNvGrpSpPr/>
                        <wpg:grpSpPr>
                          <a:xfrm>
                            <a:off x="0" y="5534025"/>
                            <a:ext cx="10131490" cy="957943"/>
                            <a:chOff x="-903768" y="0"/>
                            <a:chExt cx="10131490" cy="957943"/>
                          </a:xfrm>
                        </wpg:grpSpPr>
                        <wps:wsp>
                          <wps:cNvPr id="755587114" name="Rectangle 755587114"/>
                          <wps:cNvSpPr/>
                          <wps:spPr>
                            <a:xfrm>
                              <a:off x="4208941" y="0"/>
                              <a:ext cx="5018781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64002618" name="Rectangle 364002618"/>
                          <wps:cNvSpPr/>
                          <wps:spPr>
                            <a:xfrm>
                              <a:off x="-903768" y="0"/>
                              <a:ext cx="5847907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266585306" name="Group 973"/>
                        <wpg:cNvGrpSpPr/>
                        <wpg:grpSpPr>
                          <a:xfrm>
                            <a:off x="0" y="0"/>
                            <a:ext cx="10131425" cy="1024768"/>
                            <a:chOff x="0" y="0"/>
                            <a:chExt cx="10131425" cy="1024768"/>
                          </a:xfrm>
                        </wpg:grpSpPr>
                        <wpg:grpSp>
                          <wpg:cNvPr id="930818203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67090383" name="Rectangle 967090383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58151143" name="Rectangle 158151143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42302760" name="Text Box 1642302760"/>
                          <wps:cNvSpPr txBox="1"/>
                          <wps:spPr>
                            <a:xfrm>
                              <a:off x="2679700" y="323850"/>
                              <a:ext cx="2362167" cy="457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5332FA5" w14:textId="77777777" w:rsidR="002F3BD3" w:rsidRPr="002771A2" w:rsidRDefault="002F3BD3" w:rsidP="002F3BD3">
                                <w:pPr>
                                  <w:bidi w:val="0"/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48"/>
                                    <w:szCs w:val="52"/>
                                    <w:rtl/>
                                    <w:lang w:bidi="ar-SY"/>
                                  </w:rPr>
                                </w:pPr>
                                <w:r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48"/>
                                    <w:szCs w:val="52"/>
                                    <w:rtl/>
                                    <w:lang w:bidi="ar-SY"/>
                                  </w:rPr>
                                  <w:t xml:space="preserve">أوراق </w:t>
                                </w:r>
                                <w:r w:rsidR="0049141A"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48"/>
                                    <w:szCs w:val="52"/>
                                    <w:rtl/>
                                    <w:lang w:bidi="ar-SY"/>
                                  </w:rPr>
                                  <w:t>ال</w:t>
                                </w:r>
                                <w:r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48"/>
                                    <w:szCs w:val="52"/>
                                    <w:rtl/>
                                    <w:lang w:bidi="ar-SY"/>
                                  </w:rPr>
                                  <w:t>عمل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95348003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440503543" name="Oval 1440503543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6682670" name="Oval 96682670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79836303" name="Oval 1979836303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4104953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96915098" name="Oval 96915098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48528513" name="Oval 74852851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43403111" name="Oval 343403111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s:wsp>
                        <wps:cNvPr id="692185749" name="Text Box 692185749"/>
                        <wps:cNvSpPr txBox="1"/>
                        <wps:spPr>
                          <a:xfrm>
                            <a:off x="2990850" y="2352675"/>
                            <a:ext cx="4478020" cy="977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DE1BD2B" w14:textId="77777777" w:rsidR="00CD29AF" w:rsidRPr="00CD29AF" w:rsidRDefault="00CD29AF" w:rsidP="00CD29AF">
                              <w:pPr>
                                <w:bidi w:val="0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lang w:bidi="ar-SY"/>
                                </w:rPr>
                              </w:pPr>
                              <w:r w:rsidRPr="00CD29AF"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  <w:t>المراجعة الخارجية</w:t>
                              </w:r>
                            </w:p>
                            <w:p w14:paraId="682304F1" w14:textId="77777777" w:rsidR="002F3BD3" w:rsidRPr="002771A2" w:rsidRDefault="002F3BD3" w:rsidP="002F3BD3">
                              <w:pPr>
                                <w:bidi w:val="0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07362316" name="Group 22"/>
                        <wpg:cNvGrpSpPr/>
                        <wpg:grpSpPr>
                          <a:xfrm>
                            <a:off x="4419600" y="3952875"/>
                            <a:ext cx="1701240" cy="125988"/>
                            <a:chOff x="0" y="0"/>
                            <a:chExt cx="2658430" cy="196896"/>
                          </a:xfrm>
                          <a:solidFill>
                            <a:schemeClr val="bg1">
                              <a:lumMod val="65000"/>
                            </a:schemeClr>
                          </a:solidFill>
                        </wpg:grpSpPr>
                        <wps:wsp>
                          <wps:cNvPr id="802409361" name="Oval 802409361"/>
                          <wps:cNvSpPr/>
                          <wps:spPr>
                            <a:xfrm>
                              <a:off x="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06655199" name="Oval 1306655199"/>
                          <wps:cNvSpPr/>
                          <wps:spPr>
                            <a:xfrm>
                              <a:off x="30713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9434446" name="Oval 689434446"/>
                          <wps:cNvSpPr/>
                          <wps:spPr>
                            <a:xfrm>
                              <a:off x="61427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8189041" name="Oval 988189041"/>
                          <wps:cNvSpPr/>
                          <wps:spPr>
                            <a:xfrm>
                              <a:off x="92585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3295044" name="Oval 113295044"/>
                          <wps:cNvSpPr/>
                          <wps:spPr>
                            <a:xfrm>
                              <a:off x="123299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70071440" name="Oval 1270071440"/>
                          <wps:cNvSpPr/>
                          <wps:spPr>
                            <a:xfrm>
                              <a:off x="154012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5072423" name="Oval 245072423"/>
                          <wps:cNvSpPr/>
                          <wps:spPr>
                            <a:xfrm>
                              <a:off x="184726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9594781" name="Oval 1219594781"/>
                          <wps:cNvSpPr/>
                          <wps:spPr>
                            <a:xfrm>
                              <a:off x="2154398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63922660" name="Oval 1763922660"/>
                          <wps:cNvSpPr/>
                          <wps:spPr>
                            <a:xfrm>
                              <a:off x="246153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C3DC6B" id="Group 975" o:spid="_x0000_s1026" style="position:absolute;left:0;text-align:left;margin-left:-187.5pt;margin-top:-45.5pt;width:797.75pt;height:511.2pt;z-index:25165926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">
                <v:group id="Group 15" o:spid="_x0000_s1027" style="position:absolute;top:55340;width:101314;height:9579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">
                  <v:rect id="Rectangle 755587114" o:spid="_x0000_s1028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" fillcolor="#168489" strokecolor="#168489" strokeweight="1pt"/>
                  <v:rect id="Rectangle 364002618" o:spid="_x0000_s1029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" fillcolor="#168489" strokecolor="#168489" strokeweight="1pt"/>
                </v:group>
                <v:group id="Group 973" o:spid="_x0000_s1030" style="position:absolute;width:101314;height:10247" coordsize="101314,10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">
                  <v:group id="Group 15" o:spid="_x0000_s1031" style="position:absolute;top:2762;width:101314;height:5524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">
                    <v:rect id="Rectangle 967090383" o:spid="_x0000_s1032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" fillcolor="#a5a5a5 [2092]" stroked="f" strokeweight="1pt"/>
                    <v:rect id="Rectangle 158151143" o:spid="_x0000_s1033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" fillcolor="#a5a5a5 [2092]" stroked="f" strokeweight="1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42302760" o:spid="_x0000_s1034" type="#_x0000_t202" style="position:absolute;left:26797;top:3238;width:23621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" filled="f" stroked="f" strokeweight=".5pt">
                    <v:textbox>
                      <w:txbxContent>
                        <w:p w14:paraId="55332FA5" w14:textId="77777777" w:rsidR="002F3BD3" w:rsidRPr="002771A2" w:rsidRDefault="002F3BD3" w:rsidP="002F3BD3">
                          <w:pPr>
                            <w:bidi w:val="0"/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48"/>
                              <w:szCs w:val="52"/>
                              <w:rtl/>
                              <w:lang w:bidi="ar-SY"/>
                            </w:rPr>
                          </w:pPr>
                          <w:r>
                            <w:rPr>
                              <w:rFonts w:ascii="Adobe Arabic" w:hAnsi="Adobe Arabic" w:cs="Adobe Arabic" w:hint="cs"/>
                              <w:b/>
                              <w:bCs/>
                              <w:sz w:val="48"/>
                              <w:szCs w:val="52"/>
                              <w:rtl/>
                              <w:lang w:bidi="ar-SY"/>
                            </w:rPr>
                            <w:t xml:space="preserve">أوراق </w:t>
                          </w:r>
                          <w:r w:rsidR="0049141A">
                            <w:rPr>
                              <w:rFonts w:ascii="Adobe Arabic" w:hAnsi="Adobe Arabic" w:cs="Adobe Arabic" w:hint="cs"/>
                              <w:b/>
                              <w:bCs/>
                              <w:sz w:val="48"/>
                              <w:szCs w:val="52"/>
                              <w:rtl/>
                              <w:lang w:bidi="ar-SY"/>
                            </w:rPr>
                            <w:t>ال</w:t>
                          </w:r>
                          <w:r>
                            <w:rPr>
                              <w:rFonts w:ascii="Adobe Arabic" w:hAnsi="Adobe Arabic" w:cs="Adobe Arabic" w:hint="cs"/>
                              <w:b/>
                              <w:bCs/>
                              <w:sz w:val="48"/>
                              <w:szCs w:val="52"/>
                              <w:rtl/>
                              <w:lang w:bidi="ar-SY"/>
                            </w:rPr>
                            <w:t>عمل</w:t>
                          </w:r>
                        </w:p>
                      </w:txbxContent>
                    </v:textbox>
                  </v:shape>
                  <v:group id="Group 18" o:spid="_x0000_s1035" style="position:absolute;left:43243;width:5724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">
                    <v:oval id="Oval 1440503543" o:spid="_x0000_s1036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" filled="f" strokecolor="#168489" strokeweight="1pt">
                      <v:stroke joinstyle="miter"/>
                    </v:oval>
                    <v:oval id="Oval 96682670" o:spid="_x0000_s1037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" filled="f" strokecolor="#168489" strokeweight="1pt">
                      <v:stroke joinstyle="miter"/>
                    </v:oval>
                    <v:oval id="Oval 1979836303" o:spid="_x0000_s1038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">
                    <v:oval id="Oval 96915098" o:spid="_x0000_s1040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" filled="f" strokecolor="#168489" strokeweight="1pt">
                      <v:stroke joinstyle="miter"/>
                    </v:oval>
                    <v:oval id="Oval 748528513" o:spid="_x0000_s1041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" filled="f" strokecolor="#168489" strokeweight="1pt">
                      <v:stroke joinstyle="miter"/>
                    </v:oval>
                    <v:oval id="Oval 343403111" o:spid="_x0000_s1042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" filled="f" strokecolor="#168489" strokeweight="1pt">
                      <v:stroke joinstyle="miter"/>
                    </v:oval>
                  </v:group>
                </v:group>
                <v:shape id="Text Box 692185749" o:spid="_x0000_s1043" type="#_x0000_t202" style="position:absolute;left:29908;top:23526;width:44780;height:9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" filled="f" stroked="f" strokeweight=".5pt">
                  <v:textbox>
                    <w:txbxContent>
                      <w:p w14:paraId="4DE1BD2B" w14:textId="77777777" w:rsidR="00CD29AF" w:rsidRPr="00CD29AF" w:rsidRDefault="00CD29AF" w:rsidP="00CD29AF">
                        <w:pPr>
                          <w:bidi w:val="0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lang w:bidi="ar-SY"/>
                          </w:rPr>
                        </w:pPr>
                        <w:r w:rsidRPr="00CD29AF"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  <w:t>المراجعة الخارجية</w:t>
                        </w:r>
                      </w:p>
                      <w:p w14:paraId="682304F1" w14:textId="77777777" w:rsidR="002F3BD3" w:rsidRPr="002771A2" w:rsidRDefault="002F3BD3" w:rsidP="002F3BD3">
                        <w:pPr>
                          <w:bidi w:val="0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</w:pPr>
                      </w:p>
                    </w:txbxContent>
                  </v:textbox>
                </v:shape>
                <v:group id="Group 22" o:spid="_x0000_s1044" style="position:absolute;left:44196;top:39528;width:17012;height:1260" coordsize="26584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">
                  <v:oval id="Oval 802409361" o:spid="_x0000_s1045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" filled="f" stroked="f" strokeweight="1pt">
                    <v:stroke joinstyle="miter"/>
                  </v:oval>
                  <v:oval id="Oval 1306655199" o:spid="_x0000_s1046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" filled="f" stroked="f" strokeweight="1pt">
                    <v:stroke joinstyle="miter"/>
                  </v:oval>
                  <v:oval id="Oval 689434446" o:spid="_x0000_s1047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" filled="f" stroked="f" strokeweight="1pt">
                    <v:stroke joinstyle="miter"/>
                  </v:oval>
                  <v:oval id="Oval 988189041" o:spid="_x0000_s1048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" filled="f" stroked="f" strokeweight="1pt">
                    <v:stroke joinstyle="miter"/>
                  </v:oval>
                  <v:oval id="Oval 113295044" o:spid="_x0000_s1049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" filled="f" stroked="f" strokeweight="1pt">
                    <v:stroke joinstyle="miter"/>
                  </v:oval>
                  <v:oval id="Oval 1270071440" o:spid="_x0000_s1050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" filled="f" stroked="f" strokeweight="1pt">
                    <v:stroke joinstyle="miter"/>
                  </v:oval>
                  <v:oval id="Oval 245072423" o:spid="_x0000_s1051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" filled="f" stroked="f" strokeweight="1pt">
                    <v:stroke joinstyle="miter"/>
                  </v:oval>
                  <v:oval id="Oval 1219594781" o:spid="_x0000_s1052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" filled="f" stroked="f" strokeweight="1pt">
                    <v:stroke joinstyle="miter"/>
                  </v:oval>
                  <v:oval id="Oval 1763922660" o:spid="_x0000_s1053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" filled="f" stroked="f" strokeweight="1pt">
                    <v:stroke joinstyle="miter"/>
                  </v:oval>
                </v:group>
              </v:group>
            </w:pict>
          </mc:Fallback>
        </mc:AlternateContent>
      </w:r>
    </w:p>
    <w:p w14:paraId="3F3734AC" w14:textId="77777777" w:rsidR="00F53D08" w:rsidRPr="00F53D08" w:rsidRDefault="00F53D08" w:rsidP="00F53D08">
      <w:pPr>
        <w:rPr>
          <w:rtl/>
        </w:rPr>
      </w:pPr>
    </w:p>
    <w:p w14:paraId="43EC81C7" w14:textId="77777777" w:rsidR="00F53D08" w:rsidRPr="00F53D08" w:rsidRDefault="00F53D08" w:rsidP="00F53D08">
      <w:pPr>
        <w:rPr>
          <w:rtl/>
        </w:rPr>
      </w:pPr>
    </w:p>
    <w:p w14:paraId="633B7A38" w14:textId="77777777" w:rsidR="00F53D08" w:rsidRPr="00F53D08" w:rsidRDefault="00F53D08" w:rsidP="00F53D08">
      <w:pPr>
        <w:rPr>
          <w:rtl/>
        </w:rPr>
      </w:pPr>
    </w:p>
    <w:p w14:paraId="7BCCA8C2" w14:textId="77777777" w:rsidR="00F53D08" w:rsidRPr="00F53D08" w:rsidRDefault="00F53D08" w:rsidP="00F53D08">
      <w:pPr>
        <w:rPr>
          <w:rtl/>
        </w:rPr>
      </w:pPr>
    </w:p>
    <w:p w14:paraId="75730253" w14:textId="77777777" w:rsidR="00F53D08" w:rsidRPr="00F53D08" w:rsidRDefault="00F53D08" w:rsidP="00F53D08">
      <w:pPr>
        <w:rPr>
          <w:rtl/>
        </w:rPr>
      </w:pPr>
    </w:p>
    <w:p w14:paraId="582D2110" w14:textId="77777777" w:rsidR="00F53D08" w:rsidRPr="00F53D08" w:rsidRDefault="00F53D08" w:rsidP="00F53D08">
      <w:pPr>
        <w:rPr>
          <w:rtl/>
        </w:rPr>
      </w:pPr>
    </w:p>
    <w:p w14:paraId="565A46D7" w14:textId="77777777" w:rsidR="00F53D08" w:rsidRPr="00F53D08" w:rsidRDefault="00F53D08" w:rsidP="00F53D08">
      <w:pPr>
        <w:rPr>
          <w:rtl/>
        </w:rPr>
      </w:pPr>
    </w:p>
    <w:p w14:paraId="605C92C0" w14:textId="77777777" w:rsidR="00F53D08" w:rsidRPr="00F53D08" w:rsidRDefault="00636A52" w:rsidP="00D34C43">
      <w:pPr>
        <w:tabs>
          <w:tab w:val="left" w:pos="3171"/>
        </w:tabs>
        <w:rPr>
          <w:rtl/>
        </w:rPr>
      </w:pPr>
      <w:r>
        <w:tab/>
      </w:r>
    </w:p>
    <w:p w14:paraId="5A76B820" w14:textId="77777777" w:rsidR="00F53D08" w:rsidRPr="00F53D08" w:rsidRDefault="00F53D08" w:rsidP="00F53D08">
      <w:pPr>
        <w:rPr>
          <w:rtl/>
        </w:rPr>
      </w:pPr>
    </w:p>
    <w:p w14:paraId="17827E71" w14:textId="77777777" w:rsidR="00E4514E" w:rsidRDefault="00CD29AF" w:rsidP="00B37BEB">
      <w:pPr>
        <w:spacing w:line="276" w:lineRule="auto"/>
        <w:rPr>
          <w:sz w:val="40"/>
          <w:szCs w:val="44"/>
          <w:rtl/>
          <w:lang w:bidi="ar-SY"/>
        </w:rPr>
        <w:sectPr w:rsidR="00E4514E" w:rsidSect="00DD4A1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440" w:bottom="1440" w:left="1440" w:header="720" w:footer="397" w:gutter="0"/>
          <w:pgNumType w:start="64"/>
          <w:cols w:space="720"/>
          <w:titlePg/>
          <w:docGrid w:linePitch="381"/>
        </w:sect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21D778AF" wp14:editId="623D8E7D">
            <wp:simplePos x="0" y="0"/>
            <wp:positionH relativeFrom="column">
              <wp:posOffset>-1228090</wp:posOffset>
            </wp:positionH>
            <wp:positionV relativeFrom="paragraph">
              <wp:posOffset>2311400</wp:posOffset>
            </wp:positionV>
            <wp:extent cx="7962900" cy="3981450"/>
            <wp:effectExtent l="0" t="0" r="0" b="0"/>
            <wp:wrapNone/>
            <wp:docPr id="1608691370" name="Picture 1" descr="A magnifying glass next to a few circl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691370" name="Picture 1" descr="A magnifying glass next to a few circles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0" cy="398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4396E3A" w14:textId="77777777" w:rsidR="009579D6" w:rsidRDefault="002F3BD3" w:rsidP="002F3BD3">
      <w:pPr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</w:rPr>
        <w:lastRenderedPageBreak/>
        <mc:AlternateContent>
          <mc:Choice Requires="wpg">
            <w:drawing>
              <wp:inline distT="0" distB="0" distL="0" distR="0" wp14:anchorId="6E904519" wp14:editId="2FB7BB4E">
                <wp:extent cx="5633085" cy="592455"/>
                <wp:effectExtent l="0" t="0" r="5715" b="0"/>
                <wp:docPr id="25" name="Group 24">
                  <a:extLst xmlns:a="http://schemas.openxmlformats.org/drawingml/2006/main">
                    <a:ext uri="{FF2B5EF4-FFF2-40B4-BE49-F238E27FC236}">
                      <a16:creationId xmlns:a16="http://schemas.microsoft.com/office/drawing/2014/main" id="{CAAA043F-A802-57E8-2A8C-AA8977A4D01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866225440" name="Group 866225440">
                          <a:extLst>
                            <a:ext uri="{FF2B5EF4-FFF2-40B4-BE49-F238E27FC236}">
                              <a16:creationId xmlns:a16="http://schemas.microsoft.com/office/drawing/2014/main" id="{B9C9F2AD-0FEE-3015-819A-7663A9E8B251}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1158430631" name="Rectangle 1158430631">
                            <a:extLst>
                              <a:ext uri="{FF2B5EF4-FFF2-40B4-BE49-F238E27FC236}">
                                <a16:creationId xmlns:a16="http://schemas.microsoft.com/office/drawing/2014/main" id="{EEFE9017-106B-3920-7FCF-F23C8785D555}"/>
                              </a:ext>
                            </a:extLst>
                          </wps:cNvPr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3941962" name="Rectangle 153941962">
                            <a:extLst>
                              <a:ext uri="{FF2B5EF4-FFF2-40B4-BE49-F238E27FC236}">
                                <a16:creationId xmlns:a16="http://schemas.microsoft.com/office/drawing/2014/main" id="{ADB81881-9F1D-81FF-137A-0160CB33717E}"/>
                              </a:ext>
                            </a:extLst>
                          </wps:cNvPr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63978891" name="TextBox 7">
                            <a:extLst>
                              <a:ext uri="{FF2B5EF4-FFF2-40B4-BE49-F238E27FC236}">
                                <a16:creationId xmlns:a16="http://schemas.microsoft.com/office/drawing/2014/main" id="{31176CBF-50B2-5372-1CB4-D9F0354B556C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E4E9B77" w14:textId="77777777" w:rsidR="002F3BD3" w:rsidRDefault="006E4EAF" w:rsidP="002F3BD3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الوحدة الأولى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775888872" name="Rectangle 775888872">
                            <a:extLst>
                              <a:ext uri="{FF2B5EF4-FFF2-40B4-BE49-F238E27FC236}">
                                <a16:creationId xmlns:a16="http://schemas.microsoft.com/office/drawing/2014/main" id="{B0ABD477-8A27-796D-0CF4-BBE5BC6EFA26}"/>
                              </a:ext>
                            </a:extLst>
                          </wps:cNvPr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pic:pic xmlns:pic="http://schemas.openxmlformats.org/drawingml/2006/picture">
                        <pic:nvPicPr>
                          <pic:cNvPr id="540265114" name="Picture 540265114" descr="Calendar ">
                            <a:extLst>
                              <a:ext uri="{FF2B5EF4-FFF2-40B4-BE49-F238E27FC236}">
                                <a16:creationId xmlns:a16="http://schemas.microsoft.com/office/drawing/2014/main" id="{5D65C811-A8D9-37E6-371B-984A4D56182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6E904519" id="Group 24" o:spid="_x0000_s1054" style="width:443.55pt;height:46.65pt;mso-position-horizontal-relative:char;mso-position-vertical-relative:line" coordsize="56330,59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">
                <v:group id="Group 866225440" o:spid="_x0000_s1055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">
                  <v:rect id="Rectangle 1158430631" o:spid="_x0000_s1056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" fillcolor="#d9d9d9" stroked="f" strokeweight="1pt"/>
                  <v:rect id="Rectangle 153941962" o:spid="_x0000_s1057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" fillcolor="#168489" stroked="f" strokeweight="1pt"/>
                  <v:shape id="TextBox 7" o:spid="_x0000_s1058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" filled="f" stroked="f">
                    <v:textbox>
                      <w:txbxContent>
                        <w:p w14:paraId="5E4E9B77" w14:textId="77777777" w:rsidR="002F3BD3" w:rsidRDefault="006E4EAF" w:rsidP="002F3BD3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الوحدة الأولى</w:t>
                          </w:r>
                        </w:p>
                      </w:txbxContent>
                    </v:textbox>
                  </v:shape>
                  <v:rect id="Rectangle 775888872" o:spid="_x0000_s1059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" fillcolor="#168489" stroked="f" strokeweight="1pt"/>
                </v:group>
                <v:shape id="Picture 540265114" o:spid="_x0000_s1060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">
                  <v:imagedata r:id="rId16" o:title="Calendar " grayscale="t" bilevel="t"/>
                </v:shape>
                <w10:anchorlock/>
              </v:group>
            </w:pict>
          </mc:Fallback>
        </mc:AlternateContent>
      </w:r>
    </w:p>
    <w:p w14:paraId="2A464AE3" w14:textId="77777777" w:rsidR="002F3BD3" w:rsidRDefault="002F3BD3" w:rsidP="002F3BD3">
      <w:pPr>
        <w:spacing w:line="276" w:lineRule="auto"/>
        <w:jc w:val="left"/>
        <w:rPr>
          <w:rFonts w:ascii="Adobe Arabic" w:hAnsi="Adobe Arabic" w:cs="Adobe Arabic"/>
          <w:sz w:val="40"/>
          <w:szCs w:val="44"/>
          <w:rtl/>
        </w:rPr>
      </w:pPr>
      <w:r w:rsidRPr="002F3BD3">
        <w:rPr>
          <w:noProof/>
          <w:sz w:val="40"/>
          <w:szCs w:val="44"/>
        </w:rPr>
        <mc:AlternateContent>
          <mc:Choice Requires="wpg">
            <w:drawing>
              <wp:inline distT="0" distB="0" distL="0" distR="0" wp14:anchorId="3699767A" wp14:editId="386309AD">
                <wp:extent cx="3999061" cy="656590"/>
                <wp:effectExtent l="0" t="0" r="1905" b="0"/>
                <wp:docPr id="17" name="Group 16">
                  <a:extLst xmlns:a="http://schemas.openxmlformats.org/drawingml/2006/main">
                    <a:ext uri="{FF2B5EF4-FFF2-40B4-BE49-F238E27FC236}">
                      <a16:creationId xmlns:a16="http://schemas.microsoft.com/office/drawing/2014/main" id="{CFE58C6A-6182-9A02-EE94-4498383AB13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2027329853" name="Group 2027329853">
                          <a:extLst>
                            <a:ext uri="{FF2B5EF4-FFF2-40B4-BE49-F238E27FC236}">
                              <a16:creationId xmlns:a16="http://schemas.microsoft.com/office/drawing/2014/main" id="{CBF7D5E6-6107-7B87-2D40-A2F1A7AC0D2B}"/>
                            </a:ext>
                          </a:extLst>
                        </wpg:cNvPr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320409283" name="Picture 320409283" descr="Book ">
                              <a:extLst>
                                <a:ext uri="{FF2B5EF4-FFF2-40B4-BE49-F238E27FC236}">
                                  <a16:creationId xmlns:a16="http://schemas.microsoft.com/office/drawing/2014/main" id="{BDCE4785-3408-964C-7899-452931AA22E1}"/>
                                </a:ext>
                              </a:extLst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293426975" name="Rectangle: Rounded Corners 293426975">
                            <a:extLst>
                              <a:ext uri="{FF2B5EF4-FFF2-40B4-BE49-F238E27FC236}">
                                <a16:creationId xmlns:a16="http://schemas.microsoft.com/office/drawing/2014/main" id="{AA2CA689-C192-3F42-C9B5-8C17848BA3D0}"/>
                              </a:ext>
                            </a:extLst>
                          </wps:cNvPr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897346914" name="TextBox 7">
                          <a:extLst>
                            <a:ext uri="{FF2B5EF4-FFF2-40B4-BE49-F238E27FC236}">
                              <a16:creationId xmlns:a16="http://schemas.microsoft.com/office/drawing/2014/main" id="{4B4AFA0D-CD24-2C82-429D-2420F360F94D}"/>
                            </a:ext>
                          </a:extLst>
                        </wps:cNvPr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1327237" w14:textId="77777777" w:rsidR="002F3BD3" w:rsidRDefault="002F3BD3" w:rsidP="002F3BD3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699767A" id="Group 16" o:spid="_x0000_s1061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">
                <v:group id="Group 2027329853" o:spid="_x0000_s1062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">
                  <v:shape id="Picture 320409283" o:spid="_x0000_s1063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">
                    <v:imagedata r:id="rId18" o:title="Book "/>
                  </v:shape>
                  <v:roundrect id="Rectangle: Rounded Corners 293426975" o:spid="_x0000_s1064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" fillcolor="#168489" strokecolor="#168489" strokeweight="1pt">
                    <v:stroke joinstyle="miter"/>
                  </v:roundrect>
                </v:group>
                <v:shape id="TextBox 7" o:spid="_x0000_s1065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" filled="f" stroked="f">
                  <v:textbox>
                    <w:txbxContent>
                      <w:p w14:paraId="41327237" w14:textId="77777777" w:rsidR="002F3BD3" w:rsidRDefault="002F3BD3" w:rsidP="002F3BD3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5B3B98F" w14:textId="650CC63E" w:rsidR="0048371F" w:rsidRDefault="0024465C" w:rsidP="009579D6">
      <w:pPr>
        <w:spacing w:line="276" w:lineRule="auto"/>
        <w:jc w:val="center"/>
        <w:rPr>
          <w:rFonts w:ascii="Adobe Arabic" w:hAnsi="Adobe Arabic" w:cs="Adobe Arabic"/>
          <w:sz w:val="40"/>
          <w:szCs w:val="44"/>
          <w:rtl/>
        </w:rPr>
      </w:pPr>
      <w:hyperlink r:id="rId19" w:history="1">
        <w:r w:rsidR="006E4EAF" w:rsidRPr="0024465C">
          <w:rPr>
            <w:rStyle w:val="Hyperlink"/>
            <w:rFonts w:ascii="Adobe Arabic" w:hAnsi="Adobe Arabic" w:cs="Adobe Arabic"/>
            <w:sz w:val="40"/>
            <w:szCs w:val="44"/>
            <w:rtl/>
          </w:rPr>
          <w:t>عدد المبادئ الأساسية للمراجعة الخارجية</w:t>
        </w:r>
        <w:r w:rsidR="006E4EAF" w:rsidRPr="0024465C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 xml:space="preserve"> </w:t>
        </w:r>
        <w:r w:rsidR="0048371F" w:rsidRPr="0024465C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>؟</w:t>
        </w:r>
      </w:hyperlink>
    </w:p>
    <w:p w14:paraId="3AE28DA6" w14:textId="77777777" w:rsidR="002F3BD3" w:rsidRDefault="002F3BD3" w:rsidP="009579D6">
      <w:pPr>
        <w:spacing w:line="276" w:lineRule="auto"/>
        <w:jc w:val="center"/>
        <w:rPr>
          <w:rFonts w:ascii="Adobe Arabic" w:hAnsi="Adobe Arabic" w:cs="Adobe Arabic"/>
          <w:sz w:val="40"/>
          <w:szCs w:val="44"/>
          <w:rtl/>
        </w:rPr>
      </w:pPr>
    </w:p>
    <w:p w14:paraId="2060E5F5" w14:textId="77777777" w:rsidR="0048371F" w:rsidRPr="0048371F" w:rsidRDefault="0048371F" w:rsidP="0048371F">
      <w:pPr>
        <w:spacing w:line="276" w:lineRule="auto"/>
        <w:ind w:left="-897"/>
        <w:jc w:val="center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4A770624" wp14:editId="53337A2E">
                <wp:extent cx="6772275" cy="6756400"/>
                <wp:effectExtent l="0" t="0" r="28575" b="25400"/>
                <wp:docPr id="1815" name="Rectangle 18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72275" cy="67564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FFE9C1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0B7402B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1258E29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8CB7AE2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1360E95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1DA6C34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375ED51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E1E21E2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5068C7B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748190F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3F62E24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654DED1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0F4B331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68B52A4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9EE3060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1C2A1B4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2C22D2A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E4B75A3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FEC9C5E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337BE28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C86CFAE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ADA4D88" w14:textId="77777777" w:rsidR="0048371F" w:rsidRDefault="0048371F" w:rsidP="0048371F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A770624" id="Rectangle 1815" o:spid="_x0000_s1066" style="width:533.25pt;height:53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" fillcolor="#f2f2f2 [3052]" strokecolor="#168489" strokeweight="1pt">
                <v:textbox inset="0,3mm,0">
                  <w:txbxContent>
                    <w:p w14:paraId="0CFFE9C1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0B7402B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1258E29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8CB7AE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1360E9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1DA6C34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375ED51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E1E21E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5068C7B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748190F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3F62E24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654DED1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0F4B331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68B52A4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9EE3060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1C2A1B4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2C22D2A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E4B75A3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FEC9C5E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337BE28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C86CFAE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ADA4D88" w14:textId="77777777" w:rsidR="0048371F" w:rsidRDefault="0048371F" w:rsidP="0048371F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4062BAE0" w14:textId="77777777" w:rsidR="009579D6" w:rsidRDefault="002F3BD3" w:rsidP="002F3BD3">
      <w:pPr>
        <w:pageBreakBefore/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</w:rPr>
        <w:lastRenderedPageBreak/>
        <mc:AlternateContent>
          <mc:Choice Requires="wpg">
            <w:drawing>
              <wp:inline distT="0" distB="0" distL="0" distR="0" wp14:anchorId="78E30E26" wp14:editId="39A2C709">
                <wp:extent cx="5633085" cy="592455"/>
                <wp:effectExtent l="0" t="0" r="5715" b="0"/>
                <wp:docPr id="1385266788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9049003" name="Group 9049003"/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1668796594" name="Rectangle 1668796594"/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3775376" name="Rectangle 153775376"/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680553664" name="TextBox 7"/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86F2374" w14:textId="77777777" w:rsidR="002F3BD3" w:rsidRDefault="006E4EAF" w:rsidP="002F3BD3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الوحدة الثانية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542631950" name="Rectangle 1542631950"/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pic:pic xmlns:pic="http://schemas.openxmlformats.org/drawingml/2006/picture">
                        <pic:nvPicPr>
                          <pic:cNvPr id="1907148049" name="Picture 1907148049" descr="Calendar 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78E30E26" id="_x0000_s1067" style="width:443.55pt;height:46.65pt;mso-position-horizontal-relative:char;mso-position-vertical-relative:line" coordsize="56330,59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">
                <v:group id="Group 9049003" o:spid="_x0000_s1068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">
                  <v:rect id="Rectangle 1668796594" o:spid="_x0000_s1069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" fillcolor="#d9d9d9" stroked="f" strokeweight="1pt"/>
                  <v:rect id="Rectangle 153775376" o:spid="_x0000_s1070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" fillcolor="#168489" stroked="f" strokeweight="1pt"/>
                  <v:shape id="TextBox 7" o:spid="_x0000_s1071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" filled="f" stroked="f">
                    <v:textbox>
                      <w:txbxContent>
                        <w:p w14:paraId="586F2374" w14:textId="77777777" w:rsidR="002F3BD3" w:rsidRDefault="006E4EAF" w:rsidP="002F3BD3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الوحدة الثانية</w:t>
                          </w:r>
                        </w:p>
                      </w:txbxContent>
                    </v:textbox>
                  </v:shape>
                  <v:rect id="Rectangle 1542631950" o:spid="_x0000_s1072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" fillcolor="#168489" stroked="f" strokeweight="1pt"/>
                </v:group>
                <v:shape id="Picture 1907148049" o:spid="_x0000_s1073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">
                  <v:imagedata r:id="rId16" o:title="Calendar " grayscale="t" bilevel="t"/>
                </v:shape>
                <w10:anchorlock/>
              </v:group>
            </w:pict>
          </mc:Fallback>
        </mc:AlternateContent>
      </w:r>
    </w:p>
    <w:p w14:paraId="26A7F92B" w14:textId="77777777" w:rsidR="009579D6" w:rsidRDefault="002F3BD3" w:rsidP="002F3BD3">
      <w:pPr>
        <w:spacing w:line="276" w:lineRule="auto"/>
        <w:jc w:val="left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</w:rPr>
        <mc:AlternateContent>
          <mc:Choice Requires="wpg">
            <w:drawing>
              <wp:inline distT="0" distB="0" distL="0" distR="0" wp14:anchorId="34BA683B" wp14:editId="6E3D6F9B">
                <wp:extent cx="3999061" cy="656590"/>
                <wp:effectExtent l="0" t="0" r="1905" b="0"/>
                <wp:docPr id="1648822431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1398045920" name="Group 1398045920"/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467283643" name="Picture 467283643" descr="Book 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2143889722" name="Rectangle: Rounded Corners 2143889722"/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534705980" name="TextBox 7"/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D64FDB3" w14:textId="77777777" w:rsidR="002F3BD3" w:rsidRDefault="002F3BD3" w:rsidP="002F3BD3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4BA683B" id="_x0000_s1074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">
                <v:group id="Group 1398045920" o:spid="_x0000_s1075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">
                  <v:shape id="Picture 467283643" o:spid="_x0000_s1076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">
                    <v:imagedata r:id="rId18" o:title="Book "/>
                  </v:shape>
                  <v:roundrect id="Rectangle: Rounded Corners 2143889722" o:spid="_x0000_s1077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" fillcolor="#168489" strokecolor="#168489" strokeweight="1pt">
                    <v:stroke joinstyle="miter"/>
                  </v:roundrect>
                </v:group>
                <v:shape id="TextBox 7" o:spid="_x0000_s1078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" filled="f" stroked="f">
                  <v:textbox>
                    <w:txbxContent>
                      <w:p w14:paraId="0D64FDB3" w14:textId="77777777" w:rsidR="002F3BD3" w:rsidRDefault="002F3BD3" w:rsidP="002F3BD3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50EBFA4" w14:textId="1C68CF61" w:rsidR="002F3BD3" w:rsidRDefault="0024465C" w:rsidP="006E4EAF">
      <w:pPr>
        <w:spacing w:line="276" w:lineRule="auto"/>
        <w:jc w:val="center"/>
        <w:rPr>
          <w:rFonts w:ascii="Adobe Arabic" w:hAnsi="Adobe Arabic" w:cs="Adobe Arabic"/>
          <w:sz w:val="40"/>
          <w:szCs w:val="44"/>
          <w:rtl/>
        </w:rPr>
      </w:pPr>
      <w:hyperlink r:id="rId20" w:history="1">
        <w:r w:rsidR="006E4EAF" w:rsidRPr="0024465C">
          <w:rPr>
            <w:rStyle w:val="Hyperlink"/>
            <w:rFonts w:ascii="Adobe Arabic" w:hAnsi="Adobe Arabic" w:cs="Adobe Arabic"/>
            <w:sz w:val="40"/>
            <w:szCs w:val="44"/>
            <w:rtl/>
          </w:rPr>
          <w:t>تحدث عن المعايير الدولية للمراجعة (</w:t>
        </w:r>
        <w:r w:rsidR="006E4EAF" w:rsidRPr="0024465C">
          <w:rPr>
            <w:rStyle w:val="Hyperlink"/>
            <w:rFonts w:ascii="Adobe Arabic" w:hAnsi="Adobe Arabic" w:cs="Adobe Arabic"/>
            <w:sz w:val="40"/>
            <w:szCs w:val="44"/>
          </w:rPr>
          <w:t>ISA</w:t>
        </w:r>
        <w:r w:rsidR="006E4EAF" w:rsidRPr="0024465C">
          <w:rPr>
            <w:rStyle w:val="Hyperlink"/>
            <w:rFonts w:ascii="Adobe Arabic" w:hAnsi="Adobe Arabic" w:cs="Adobe Arabic"/>
            <w:sz w:val="40"/>
            <w:szCs w:val="44"/>
            <w:rtl/>
          </w:rPr>
          <w:t>)</w:t>
        </w:r>
        <w:r w:rsidR="0049141A" w:rsidRPr="0024465C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>؟</w:t>
        </w:r>
      </w:hyperlink>
    </w:p>
    <w:p w14:paraId="71DAA1F5" w14:textId="77777777" w:rsidR="002F3BD3" w:rsidRPr="0048371F" w:rsidRDefault="0049141A" w:rsidP="0049141A">
      <w:pPr>
        <w:spacing w:line="276" w:lineRule="auto"/>
        <w:ind w:left="-897"/>
        <w:jc w:val="center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45EF74C9" wp14:editId="0E601704">
                <wp:extent cx="6677660" cy="6832600"/>
                <wp:effectExtent l="0" t="0" r="27940" b="25400"/>
                <wp:docPr id="385563165" name="Rectangle 385563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77660" cy="6832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EBDD16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98D5642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E32DD79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06726F9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04F0B41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36F8C90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97042E2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2C2B862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328711A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187C2B3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044EEBF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F87E52F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B70328A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A4F925A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9AE65B5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2809084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93507E6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27CC444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7824A02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C5DF862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C0E9048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5C1FB57" w14:textId="77777777" w:rsidR="0049141A" w:rsidRDefault="0049141A" w:rsidP="0049141A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5EF74C9" id="Rectangle 385563165" o:spid="_x0000_s1079" style="width:525.8pt;height:53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" fillcolor="#f2f2f2 [3052]" strokecolor="#168489" strokeweight="1pt">
                <v:textbox inset="0,3mm,0">
                  <w:txbxContent>
                    <w:p w14:paraId="2EEBDD1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98D564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E32DD79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06726F9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04F0B41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36F8C9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97042E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2C2B86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328711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187C2B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044EEB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F87E52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B70328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A4F925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9AE65B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2809084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93507E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27CC444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7824A0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C5DF86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C0E904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5C1FB57" w14:textId="77777777" w:rsidR="0049141A" w:rsidRDefault="0049141A" w:rsidP="0049141A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6B843AB9" w14:textId="77777777" w:rsidR="002F3BD3" w:rsidRDefault="002F3BD3" w:rsidP="002F3BD3">
      <w:pPr>
        <w:pageBreakBefore/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</w:rPr>
        <w:lastRenderedPageBreak/>
        <mc:AlternateContent>
          <mc:Choice Requires="wpg">
            <w:drawing>
              <wp:inline distT="0" distB="0" distL="0" distR="0" wp14:anchorId="175FBFAF" wp14:editId="4F495E23">
                <wp:extent cx="5633085" cy="592455"/>
                <wp:effectExtent l="0" t="0" r="5715" b="0"/>
                <wp:docPr id="16425115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1569152065" name="Group 1569152065"/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1752318170" name="Rectangle 1752318170"/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976965943" name="Rectangle 1976965943"/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045038838" name="TextBox 7"/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975EC5F" w14:textId="77777777" w:rsidR="002F3BD3" w:rsidRDefault="006E4EAF" w:rsidP="002F3BD3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الوحدة الثالثة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390825105" name="Rectangle 1390825105"/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pic:pic xmlns:pic="http://schemas.openxmlformats.org/drawingml/2006/picture">
                        <pic:nvPicPr>
                          <pic:cNvPr id="924632782" name="Picture 924632782" descr="Calendar 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175FBFAF" id="_x0000_s1080" style="width:443.55pt;height:46.65pt;mso-position-horizontal-relative:char;mso-position-vertical-relative:line" coordsize="56330,59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">
                <v:group id="Group 1569152065" o:spid="_x0000_s1081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">
                  <v:rect id="Rectangle 1752318170" o:spid="_x0000_s1082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" fillcolor="#d9d9d9" stroked="f" strokeweight="1pt"/>
                  <v:rect id="Rectangle 1976965943" o:spid="_x0000_s1083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" fillcolor="#168489" stroked="f" strokeweight="1pt"/>
                  <v:shape id="TextBox 7" o:spid="_x0000_s1084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" filled="f" stroked="f">
                    <v:textbox>
                      <w:txbxContent>
                        <w:p w14:paraId="7975EC5F" w14:textId="77777777" w:rsidR="002F3BD3" w:rsidRDefault="006E4EAF" w:rsidP="002F3BD3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الوحدة الثالثة</w:t>
                          </w:r>
                        </w:p>
                      </w:txbxContent>
                    </v:textbox>
                  </v:shape>
                  <v:rect id="Rectangle 1390825105" o:spid="_x0000_s1085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" fillcolor="#168489" stroked="f" strokeweight="1pt"/>
                </v:group>
                <v:shape id="Picture 924632782" o:spid="_x0000_s1086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">
                  <v:imagedata r:id="rId16" o:title="Calendar " grayscale="t" bilevel="t"/>
                </v:shape>
                <w10:anchorlock/>
              </v:group>
            </w:pict>
          </mc:Fallback>
        </mc:AlternateContent>
      </w:r>
    </w:p>
    <w:p w14:paraId="4ACDBBD3" w14:textId="77777777" w:rsidR="002F3BD3" w:rsidRDefault="002F3BD3" w:rsidP="002F3BD3">
      <w:pPr>
        <w:spacing w:line="276" w:lineRule="auto"/>
        <w:jc w:val="left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</w:rPr>
        <mc:AlternateContent>
          <mc:Choice Requires="wpg">
            <w:drawing>
              <wp:inline distT="0" distB="0" distL="0" distR="0" wp14:anchorId="4CAD3C15" wp14:editId="2CE6C387">
                <wp:extent cx="3999061" cy="656590"/>
                <wp:effectExtent l="0" t="0" r="1905" b="0"/>
                <wp:docPr id="1274924595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1013563709" name="Group 1013563709"/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1731736798" name="Picture 1731736798" descr="Book 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586538278" name="Rectangle: Rounded Corners 586538278"/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262020305" name="TextBox 7"/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DCD6CFC" w14:textId="77777777" w:rsidR="002F3BD3" w:rsidRDefault="002F3BD3" w:rsidP="002F3BD3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CAD3C15" id="_x0000_s1087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">
                <v:group id="Group 1013563709" o:spid="_x0000_s1088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">
                  <v:shape id="Picture 1731736798" o:spid="_x0000_s1089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">
                    <v:imagedata r:id="rId18" o:title="Book "/>
                  </v:shape>
                  <v:roundrect id="Rectangle: Rounded Corners 586538278" o:spid="_x0000_s1090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" fillcolor="#168489" strokecolor="#168489" strokeweight="1pt">
                    <v:stroke joinstyle="miter"/>
                  </v:roundrect>
                </v:group>
                <v:shape id="TextBox 7" o:spid="_x0000_s1091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" filled="f" stroked="f">
                  <v:textbox>
                    <w:txbxContent>
                      <w:p w14:paraId="7DCD6CFC" w14:textId="77777777" w:rsidR="002F3BD3" w:rsidRDefault="002F3BD3" w:rsidP="002F3BD3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1AB67CA" w14:textId="25C7A3C0" w:rsidR="0048371F" w:rsidRDefault="0024465C" w:rsidP="0049141A">
      <w:pPr>
        <w:spacing w:line="276" w:lineRule="auto"/>
        <w:jc w:val="center"/>
        <w:rPr>
          <w:rFonts w:ascii="Adobe Arabic" w:hAnsi="Adobe Arabic" w:cs="Adobe Arabic"/>
          <w:sz w:val="40"/>
          <w:szCs w:val="44"/>
          <w:rtl/>
        </w:rPr>
      </w:pPr>
      <w:hyperlink r:id="rId21" w:history="1">
        <w:r w:rsidR="006E4EAF" w:rsidRPr="0024465C">
          <w:rPr>
            <w:rStyle w:val="Hyperlink"/>
            <w:rFonts w:ascii="Adobe Arabic" w:hAnsi="Adobe Arabic" w:cs="Adobe Arabic"/>
            <w:sz w:val="40"/>
            <w:szCs w:val="44"/>
            <w:rtl/>
          </w:rPr>
          <w:t>تحدث عن تقييم المخاطر وأثرها على المراجعة</w:t>
        </w:r>
        <w:r w:rsidR="006E4EAF" w:rsidRPr="0024465C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 xml:space="preserve"> </w:t>
        </w:r>
        <w:r w:rsidR="0048371F" w:rsidRPr="0024465C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>؟</w:t>
        </w:r>
      </w:hyperlink>
    </w:p>
    <w:p w14:paraId="37B99DEE" w14:textId="77777777" w:rsidR="002F3BD3" w:rsidRDefault="0049141A" w:rsidP="0049141A">
      <w:pPr>
        <w:spacing w:line="276" w:lineRule="auto"/>
        <w:ind w:left="-755"/>
        <w:jc w:val="left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2BE7D9FA" wp14:editId="78A20DAE">
                <wp:extent cx="6563360" cy="6731000"/>
                <wp:effectExtent l="0" t="0" r="27940" b="12700"/>
                <wp:docPr id="1062469760" name="Rectangle 10624697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63360" cy="6731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025588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997FC1A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6AF460B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D1ECA3E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14199D9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CB7CDD5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2604078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196039B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314F3C6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5D8E20E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C64DA1F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410C973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30D3A16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D7A3AD3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52FB2E2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1EE2FE4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9B0029C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0611122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6DB25EF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04B20E9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D3A5160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150BBB2" w14:textId="77777777" w:rsidR="0049141A" w:rsidRDefault="0049141A" w:rsidP="0049141A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E7D9FA" id="Rectangle 1062469760" o:spid="_x0000_s1092" style="width:516.8pt;height:53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" fillcolor="#f2f2f2 [3052]" strokecolor="#168489" strokeweight="1pt">
                <v:textbox inset="0,3mm,0">
                  <w:txbxContent>
                    <w:p w14:paraId="0902558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997FC1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6AF460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D1ECA3E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14199D9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CB7CDD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260407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196039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314F3C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5D8E20E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C64DA1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410C97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30D3A1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D7A3AD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52FB2E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1EE2FE4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9B0029C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061112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6DB25E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04B20E9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D3A516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150BBB2" w14:textId="77777777" w:rsidR="0049141A" w:rsidRDefault="0049141A" w:rsidP="0049141A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66EC7C5D" w14:textId="77777777" w:rsidR="002F3BD3" w:rsidRPr="0048371F" w:rsidRDefault="002F3BD3" w:rsidP="0048371F">
      <w:pPr>
        <w:spacing w:line="276" w:lineRule="auto"/>
        <w:jc w:val="left"/>
        <w:rPr>
          <w:rFonts w:ascii="Adobe Arabic" w:hAnsi="Adobe Arabic" w:cs="Adobe Arabic"/>
          <w:sz w:val="40"/>
          <w:szCs w:val="44"/>
          <w:rtl/>
        </w:rPr>
      </w:pPr>
    </w:p>
    <w:p w14:paraId="196BF1E0" w14:textId="77777777" w:rsidR="002F3BD3" w:rsidRDefault="002F3BD3" w:rsidP="002F3BD3">
      <w:pPr>
        <w:pageBreakBefore/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</w:rPr>
        <w:lastRenderedPageBreak/>
        <mc:AlternateContent>
          <mc:Choice Requires="wpg">
            <w:drawing>
              <wp:inline distT="0" distB="0" distL="0" distR="0" wp14:anchorId="7BF3BF73" wp14:editId="510486B4">
                <wp:extent cx="5633085" cy="592455"/>
                <wp:effectExtent l="0" t="0" r="5715" b="0"/>
                <wp:docPr id="1616832885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655838046" name="Group 655838046"/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1454546426" name="Rectangle 1454546426"/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9756721" name="Rectangle 989756721"/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88906628" name="TextBox 7"/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0022E51" w14:textId="77777777" w:rsidR="002F3BD3" w:rsidRDefault="006E4EAF" w:rsidP="002F3BD3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الوحدة الرابعة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638479012" name="Rectangle 638479012"/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pic:pic xmlns:pic="http://schemas.openxmlformats.org/drawingml/2006/picture">
                        <pic:nvPicPr>
                          <pic:cNvPr id="347901236" name="Picture 347901236" descr="Calendar 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7BF3BF73" id="_x0000_s1093" style="width:443.55pt;height:46.65pt;mso-position-horizontal-relative:char;mso-position-vertical-relative:line" coordsize="56330,59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">
                <v:group id="Group 655838046" o:spid="_x0000_s1094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">
                  <v:rect id="Rectangle 1454546426" o:spid="_x0000_s1095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" fillcolor="#d9d9d9" stroked="f" strokeweight="1pt"/>
                  <v:rect id="Rectangle 989756721" o:spid="_x0000_s1096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" fillcolor="#168489" stroked="f" strokeweight="1pt"/>
                  <v:shape id="TextBox 7" o:spid="_x0000_s1097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" filled="f" stroked="f">
                    <v:textbox>
                      <w:txbxContent>
                        <w:p w14:paraId="50022E51" w14:textId="77777777" w:rsidR="002F3BD3" w:rsidRDefault="006E4EAF" w:rsidP="002F3BD3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الوحدة الرابعة</w:t>
                          </w:r>
                        </w:p>
                      </w:txbxContent>
                    </v:textbox>
                  </v:shape>
                  <v:rect id="Rectangle 638479012" o:spid="_x0000_s1098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" fillcolor="#168489" stroked="f" strokeweight="1pt"/>
                </v:group>
                <v:shape id="Picture 347901236" o:spid="_x0000_s1099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">
                  <v:imagedata r:id="rId16" o:title="Calendar " grayscale="t" bilevel="t"/>
                </v:shape>
                <w10:anchorlock/>
              </v:group>
            </w:pict>
          </mc:Fallback>
        </mc:AlternateContent>
      </w:r>
    </w:p>
    <w:p w14:paraId="5D2ADC0A" w14:textId="77777777" w:rsidR="009579D6" w:rsidRDefault="002F3BD3" w:rsidP="002F3BD3">
      <w:pPr>
        <w:spacing w:line="276" w:lineRule="auto"/>
        <w:jc w:val="left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</w:rPr>
        <mc:AlternateContent>
          <mc:Choice Requires="wpg">
            <w:drawing>
              <wp:inline distT="0" distB="0" distL="0" distR="0" wp14:anchorId="35B07ED5" wp14:editId="4EFE8A3E">
                <wp:extent cx="3999061" cy="656590"/>
                <wp:effectExtent l="0" t="0" r="1905" b="0"/>
                <wp:docPr id="779326685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902579439" name="Group 902579439"/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1644702838" name="Picture 1644702838" descr="Book 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747094167" name="Rectangle: Rounded Corners 1747094167"/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907261041" name="TextBox 7"/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8A166A8" w14:textId="77777777" w:rsidR="002F3BD3" w:rsidRDefault="002F3BD3" w:rsidP="002F3BD3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5B07ED5" id="_x0000_s1100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">
                <v:group id="Group 902579439" o:spid="_x0000_s1101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">
                  <v:shape id="Picture 1644702838" o:spid="_x0000_s1102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">
                    <v:imagedata r:id="rId18" o:title="Book "/>
                  </v:shape>
                  <v:roundrect id="Rectangle: Rounded Corners 1747094167" o:spid="_x0000_s1103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" fillcolor="#168489" strokecolor="#168489" strokeweight="1pt">
                    <v:stroke joinstyle="miter"/>
                  </v:roundrect>
                </v:group>
                <v:shape id="TextBox 7" o:spid="_x0000_s1104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" filled="f" stroked="f">
                  <v:textbox>
                    <w:txbxContent>
                      <w:p w14:paraId="68A166A8" w14:textId="77777777" w:rsidR="002F3BD3" w:rsidRDefault="002F3BD3" w:rsidP="002F3BD3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0485847" w14:textId="77777777" w:rsidR="002F3BD3" w:rsidRPr="0024465C" w:rsidRDefault="002F3BD3" w:rsidP="0024465C">
      <w:pPr>
        <w:spacing w:line="240" w:lineRule="auto"/>
        <w:jc w:val="left"/>
        <w:rPr>
          <w:rFonts w:ascii="Adobe Arabic" w:hAnsi="Adobe Arabic" w:cs="Adobe Arabic"/>
          <w:sz w:val="22"/>
          <w:szCs w:val="24"/>
          <w:rtl/>
        </w:rPr>
      </w:pPr>
    </w:p>
    <w:p w14:paraId="026F842C" w14:textId="6427DBEF" w:rsidR="0048371F" w:rsidRDefault="0024465C" w:rsidP="006E4EAF">
      <w:pPr>
        <w:spacing w:line="276" w:lineRule="auto"/>
        <w:jc w:val="center"/>
        <w:rPr>
          <w:rFonts w:ascii="Adobe Arabic" w:hAnsi="Adobe Arabic" w:cs="Adobe Arabic"/>
          <w:sz w:val="40"/>
          <w:szCs w:val="44"/>
          <w:rtl/>
        </w:rPr>
      </w:pPr>
      <w:hyperlink r:id="rId22" w:history="1">
        <w:r w:rsidR="006E4EAF" w:rsidRPr="0024465C">
          <w:rPr>
            <w:rStyle w:val="Hyperlink"/>
            <w:rFonts w:ascii="Adobe Arabic" w:hAnsi="Adobe Arabic" w:cs="Adobe Arabic"/>
            <w:sz w:val="40"/>
            <w:szCs w:val="44"/>
            <w:rtl/>
          </w:rPr>
          <w:t>عدد أنواع تقارير المراجعة الخارجية</w:t>
        </w:r>
        <w:r w:rsidR="006E4EAF" w:rsidRPr="0024465C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 xml:space="preserve"> </w:t>
        </w:r>
        <w:r w:rsidR="0048371F" w:rsidRPr="0024465C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>؟</w:t>
        </w:r>
      </w:hyperlink>
    </w:p>
    <w:p w14:paraId="0B2E4070" w14:textId="77777777" w:rsidR="002F3BD3" w:rsidRDefault="0049141A" w:rsidP="0049141A">
      <w:pPr>
        <w:spacing w:line="276" w:lineRule="auto"/>
        <w:ind w:left="-755"/>
        <w:jc w:val="left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160A56B3" wp14:editId="25ACD344">
                <wp:extent cx="6692900" cy="6324600"/>
                <wp:effectExtent l="0" t="0" r="12700" b="19050"/>
                <wp:docPr id="738953966" name="Rectangle 7389539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92900" cy="6324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225010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16619DA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4FAA833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F136480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6035046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82B7C1A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744AFCA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11890A8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6724050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81A419D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253E3F3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75CB8CC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B2A2395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AA3CAD2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8A89CE6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7980FC1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FA11DAD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2FC6964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863D866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971AE4D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9389385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A801D19" w14:textId="77777777" w:rsidR="0049141A" w:rsidRDefault="0049141A" w:rsidP="0049141A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60A56B3" id="Rectangle 738953966" o:spid="_x0000_s1105" style="width:527pt;height:49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" fillcolor="#f2f2f2 [3052]" strokecolor="#168489" strokeweight="1pt">
                <v:textbox inset="0,3mm,0">
                  <w:txbxContent>
                    <w:p w14:paraId="0A22501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16619D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4FAA83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F13648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603504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82B7C1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744AFC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11890A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672405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81A419D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253E3F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75CB8CC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B2A239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AA3CAD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8A89CE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7980FC1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FA11DAD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2FC6964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863D86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971AE4D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938938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A801D19" w14:textId="77777777" w:rsidR="0049141A" w:rsidRDefault="0049141A" w:rsidP="0049141A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086AC1DD" w14:textId="77777777" w:rsidR="000D4F6C" w:rsidRDefault="000D4F6C" w:rsidP="000D4F6C">
      <w:pPr>
        <w:pageBreakBefore/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</w:rPr>
        <w:lastRenderedPageBreak/>
        <mc:AlternateContent>
          <mc:Choice Requires="wpg">
            <w:drawing>
              <wp:inline distT="0" distB="0" distL="0" distR="0" wp14:anchorId="7231A10E" wp14:editId="74FC8F9E">
                <wp:extent cx="5633085" cy="592455"/>
                <wp:effectExtent l="0" t="0" r="5715" b="0"/>
                <wp:docPr id="939574938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1526275075" name="Group 1526275075"/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740390134" name="Rectangle 740390134"/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86240556" name="Rectangle 786240556"/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8194782" name="TextBox 7"/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DD86BA2" w14:textId="77777777" w:rsidR="000D4F6C" w:rsidRDefault="006E4EAF" w:rsidP="000D4F6C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الوحدة الخامسة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110758996" name="Rectangle 2110758996"/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pic:pic xmlns:pic="http://schemas.openxmlformats.org/drawingml/2006/picture">
                        <pic:nvPicPr>
                          <pic:cNvPr id="1634764785" name="Picture 1634764785" descr="Calendar 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7231A10E" id="_x0000_s1106" style="width:443.55pt;height:46.65pt;mso-position-horizontal-relative:char;mso-position-vertical-relative:line" coordsize="56330,59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">
                <v:group id="Group 1526275075" o:spid="_x0000_s1107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">
                  <v:rect id="Rectangle 740390134" o:spid="_x0000_s1108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" fillcolor="#d9d9d9" stroked="f" strokeweight="1pt"/>
                  <v:rect id="Rectangle 786240556" o:spid="_x0000_s1109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" fillcolor="#168489" stroked="f" strokeweight="1pt"/>
                  <v:shape id="TextBox 7" o:spid="_x0000_s1110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" filled="f" stroked="f">
                    <v:textbox>
                      <w:txbxContent>
                        <w:p w14:paraId="2DD86BA2" w14:textId="77777777" w:rsidR="000D4F6C" w:rsidRDefault="006E4EAF" w:rsidP="000D4F6C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الوحدة الخامسة</w:t>
                          </w:r>
                        </w:p>
                      </w:txbxContent>
                    </v:textbox>
                  </v:shape>
                  <v:rect id="Rectangle 2110758996" o:spid="_x0000_s1111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" fillcolor="#168489" stroked="f" strokeweight="1pt"/>
                </v:group>
                <v:shape id="Picture 1634764785" o:spid="_x0000_s1112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">
                  <v:imagedata r:id="rId16" o:title="Calendar " grayscale="t" bilevel="t"/>
                </v:shape>
                <w10:anchorlock/>
              </v:group>
            </w:pict>
          </mc:Fallback>
        </mc:AlternateContent>
      </w:r>
    </w:p>
    <w:p w14:paraId="029BF619" w14:textId="77777777" w:rsidR="000D4F6C" w:rsidRDefault="000D4F6C" w:rsidP="000D4F6C">
      <w:pPr>
        <w:spacing w:line="276" w:lineRule="auto"/>
        <w:jc w:val="left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</w:rPr>
        <mc:AlternateContent>
          <mc:Choice Requires="wpg">
            <w:drawing>
              <wp:inline distT="0" distB="0" distL="0" distR="0" wp14:anchorId="181E9238" wp14:editId="67DC1E85">
                <wp:extent cx="3999061" cy="656590"/>
                <wp:effectExtent l="0" t="0" r="1905" b="0"/>
                <wp:docPr id="1528192508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844524736" name="Group 844524736"/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530942952" name="Picture 530942952" descr="Book 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649060274" name="Rectangle: Rounded Corners 1649060274"/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1293605358" name="TextBox 7"/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189266E" w14:textId="77777777" w:rsidR="000D4F6C" w:rsidRDefault="000D4F6C" w:rsidP="000D4F6C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81E9238" id="_x0000_s1113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">
                <v:group id="Group 844524736" o:spid="_x0000_s1114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">
                  <v:shape id="Picture 530942952" o:spid="_x0000_s1115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">
                    <v:imagedata r:id="rId18" o:title="Book "/>
                  </v:shape>
                  <v:roundrect id="Rectangle: Rounded Corners 1649060274" o:spid="_x0000_s1116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" fillcolor="#168489" strokecolor="#168489" strokeweight="1pt">
                    <v:stroke joinstyle="miter"/>
                  </v:roundrect>
                </v:group>
                <v:shape id="TextBox 7" o:spid="_x0000_s1117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" filled="f" stroked="f">
                  <v:textbox>
                    <w:txbxContent>
                      <w:p w14:paraId="1189266E" w14:textId="77777777" w:rsidR="000D4F6C" w:rsidRDefault="000D4F6C" w:rsidP="000D4F6C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43CD7DB" w14:textId="77777777" w:rsidR="009579D6" w:rsidRPr="0024465C" w:rsidRDefault="009579D6" w:rsidP="0024465C">
      <w:pPr>
        <w:spacing w:line="240" w:lineRule="auto"/>
        <w:jc w:val="center"/>
        <w:rPr>
          <w:sz w:val="20"/>
          <w:szCs w:val="22"/>
          <w:rtl/>
          <w:lang w:bidi="ar-SY"/>
        </w:rPr>
      </w:pPr>
    </w:p>
    <w:p w14:paraId="1D31B708" w14:textId="7617950D" w:rsidR="0048371F" w:rsidRDefault="0024465C" w:rsidP="006E4EAF">
      <w:pPr>
        <w:jc w:val="center"/>
        <w:rPr>
          <w:rFonts w:ascii="Adobe Arabic" w:hAnsi="Adobe Arabic" w:cs="Adobe Arabic"/>
          <w:sz w:val="40"/>
          <w:szCs w:val="44"/>
          <w:rtl/>
        </w:rPr>
      </w:pPr>
      <w:hyperlink r:id="rId23" w:history="1">
        <w:r w:rsidR="006E4EAF" w:rsidRPr="0024465C">
          <w:rPr>
            <w:rStyle w:val="Hyperlink"/>
            <w:rFonts w:ascii="Adobe Arabic" w:hAnsi="Adobe Arabic" w:cs="Adobe Arabic"/>
            <w:sz w:val="40"/>
            <w:szCs w:val="44"/>
            <w:rtl/>
          </w:rPr>
          <w:t>تحدث عن دور المراجع الخارجي في تعزيز الشفافية والمصداقية</w:t>
        </w:r>
        <w:r w:rsidR="006E4EAF" w:rsidRPr="0024465C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 xml:space="preserve"> </w:t>
        </w:r>
        <w:r w:rsidR="0048371F" w:rsidRPr="0024465C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>؟</w:t>
        </w:r>
      </w:hyperlink>
    </w:p>
    <w:p w14:paraId="17477E45" w14:textId="77777777" w:rsidR="000D4F6C" w:rsidRDefault="0049141A" w:rsidP="00CD29AF">
      <w:pPr>
        <w:ind w:left="-897"/>
        <w:jc w:val="left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028BCCA8" wp14:editId="4836F191">
                <wp:extent cx="6677660" cy="6356350"/>
                <wp:effectExtent l="0" t="0" r="27940" b="25400"/>
                <wp:docPr id="1883637718" name="Rectangle 18836377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77660" cy="63563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E73DEE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73F9939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DE5D74E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5819CA3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862CFC3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1C94EAB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2DBE65E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9215B5F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FBB2056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8D43F08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1831429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CA94536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4D0D3B3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A5664DF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F68BFF7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099315C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0076CF7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7EC11B4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66FF54A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021FBFD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2CCE629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9A69726" w14:textId="77777777" w:rsidR="0049141A" w:rsidRDefault="0049141A" w:rsidP="0049141A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8BCCA8" id="Rectangle 1883637718" o:spid="_x0000_s1118" style="width:525.8pt;height:50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" fillcolor="#f2f2f2 [3052]" strokecolor="#168489" strokeweight="1pt">
                <v:textbox inset="0,3mm,0">
                  <w:txbxContent>
                    <w:p w14:paraId="29E73DEE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73F9939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DE5D74E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5819CA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862CFC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1C94EA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2DBE65E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9215B5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FBB205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8D43F0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1831429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CA9453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4D0D3B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A5664D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F68BFF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099315C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0076CF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7EC11B4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66FF54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021FBFD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2CCE629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9A69726" w14:textId="77777777" w:rsidR="0049141A" w:rsidRDefault="0049141A" w:rsidP="0049141A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sectPr w:rsidR="000D4F6C" w:rsidSect="00DD4A16">
      <w:headerReference w:type="default" r:id="rId24"/>
      <w:pgSz w:w="11906" w:h="16838" w:code="9"/>
      <w:pgMar w:top="1440" w:right="1440" w:bottom="1440" w:left="1440" w:header="720" w:footer="39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F9D6F" w14:textId="77777777" w:rsidR="00B4670B" w:rsidRDefault="00B4670B" w:rsidP="00F53D08">
      <w:pPr>
        <w:spacing w:line="240" w:lineRule="auto"/>
      </w:pPr>
      <w:r>
        <w:separator/>
      </w:r>
    </w:p>
  </w:endnote>
  <w:endnote w:type="continuationSeparator" w:id="0">
    <w:p w14:paraId="4548402F" w14:textId="77777777" w:rsidR="00B4670B" w:rsidRDefault="00B4670B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PT Bold Heading">
    <w:altName w:val="Arial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ubai">
    <w:altName w:val="Yakout Linotype Light"/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1A93F" w14:textId="77777777" w:rsidR="00BC2104" w:rsidRDefault="00BC210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0632795"/>
      <w:docPartObj>
        <w:docPartGallery w:val="Page Numbers (Bottom of Page)"/>
        <w:docPartUnique/>
      </w:docPartObj>
    </w:sdtPr>
    <w:sdtEndPr>
      <w:rPr>
        <w:noProof/>
        <w:color w:val="168489"/>
        <w:sz w:val="36"/>
        <w:szCs w:val="40"/>
      </w:rPr>
    </w:sdtEndPr>
    <w:sdtContent>
      <w:p w14:paraId="59412919" w14:textId="20BCB759" w:rsidR="002F3BD3" w:rsidRDefault="002F3BD3" w:rsidP="002F3BD3">
        <w:pPr>
          <w:pStyle w:val="a4"/>
          <w:bidi w:val="0"/>
          <w:ind w:left="720"/>
          <w:jc w:val="left"/>
        </w:pPr>
        <w:r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27008" behindDoc="0" locked="0" layoutInCell="1" allowOverlap="1" wp14:anchorId="23E4C643" wp14:editId="190C7680">
                  <wp:simplePos x="0" y="0"/>
                  <wp:positionH relativeFrom="page">
                    <wp:align>left</wp:align>
                  </wp:positionH>
                  <wp:positionV relativeFrom="paragraph">
                    <wp:posOffset>-3375025</wp:posOffset>
                  </wp:positionV>
                  <wp:extent cx="4146552" cy="4165816"/>
                  <wp:effectExtent l="0" t="0" r="25400" b="25400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46552" cy="4165816"/>
                            <a:chOff x="0" y="0"/>
                            <a:chExt cx="4146552" cy="4165816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0" y="3972857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07165D46" id="Group 39" o:spid="_x0000_s1026" style="position:absolute;margin-left:0;margin-top:-265.75pt;width:326.5pt;height:328pt;z-index:251627008;mso-position-horizontal:left;mso-position-horizontal-relative:page" coordsize="41465,4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9728;width:41465;height:1930;rotation:18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w10:wrap anchorx="page"/>
                </v:group>
              </w:pict>
            </mc:Fallback>
          </mc:AlternateContent>
        </w:r>
        <w:r w:rsidRPr="002F3BD3">
          <w:rPr>
            <w:color w:val="168489"/>
            <w:sz w:val="40"/>
            <w:szCs w:val="44"/>
          </w:rPr>
          <w:fldChar w:fldCharType="begin"/>
        </w:r>
        <w:r w:rsidRPr="002F3BD3">
          <w:rPr>
            <w:color w:val="168489"/>
            <w:sz w:val="40"/>
            <w:szCs w:val="44"/>
          </w:rPr>
          <w:instrText xml:space="preserve"> PAGE   \* MERGEFORMAT </w:instrText>
        </w:r>
        <w:r w:rsidRPr="002F3BD3">
          <w:rPr>
            <w:color w:val="168489"/>
            <w:sz w:val="40"/>
            <w:szCs w:val="44"/>
          </w:rPr>
          <w:fldChar w:fldCharType="separate"/>
        </w:r>
        <w:r w:rsidR="00656529">
          <w:rPr>
            <w:noProof/>
            <w:color w:val="168489"/>
            <w:sz w:val="40"/>
            <w:szCs w:val="44"/>
          </w:rPr>
          <w:t>5</w:t>
        </w:r>
        <w:r w:rsidRPr="002F3BD3">
          <w:rPr>
            <w:noProof/>
            <w:color w:val="168489"/>
            <w:sz w:val="40"/>
            <w:szCs w:val="44"/>
          </w:rPr>
          <w:fldChar w:fldCharType="end"/>
        </w:r>
      </w:p>
    </w:sdtContent>
  </w:sdt>
  <w:p w14:paraId="33D293BA" w14:textId="64480247" w:rsidR="00415CB0" w:rsidRPr="004752C9" w:rsidRDefault="00BC2104" w:rsidP="004752C9">
    <w:pPr>
      <w:pStyle w:val="a4"/>
    </w:pP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748864" behindDoc="0" locked="0" layoutInCell="1" allowOverlap="1" wp14:anchorId="398C457F" wp14:editId="22C26B2A">
              <wp:simplePos x="0" y="0"/>
              <wp:positionH relativeFrom="column">
                <wp:posOffset>3362325</wp:posOffset>
              </wp:positionH>
              <wp:positionV relativeFrom="paragraph">
                <wp:posOffset>333375</wp:posOffset>
              </wp:positionV>
              <wp:extent cx="2374265" cy="1402715"/>
              <wp:effectExtent l="0" t="0" r="0" b="0"/>
              <wp:wrapNone/>
              <wp:docPr id="4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A130244" w14:textId="77777777" w:rsidR="00BC2104" w:rsidRPr="00DC31A5" w:rsidRDefault="00BC2104" w:rsidP="00BC2104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14:paraId="164AB15D" w14:textId="77777777" w:rsidR="00BC2104" w:rsidRPr="00DC31A5" w:rsidRDefault="00000000" w:rsidP="00BC2104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1" w:history="1">
                            <w:r w:rsidR="00BC2104"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4A82FB46" w14:textId="77777777" w:rsidR="00BC2104" w:rsidRPr="00DC31A5" w:rsidRDefault="00BC2104" w:rsidP="00BC2104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facebook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instagram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@tircjo</w:t>
                          </w:r>
                        </w:p>
                        <w:p w14:paraId="1DEE9901" w14:textId="77777777" w:rsidR="00BC2104" w:rsidRPr="00DC31A5" w:rsidRDefault="00BC2104" w:rsidP="00BC2104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Mobile &amp;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whatssup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:</w:t>
                          </w:r>
                        </w:p>
                        <w:p w14:paraId="65707668" w14:textId="77777777" w:rsidR="00BC2104" w:rsidRDefault="00BC2104" w:rsidP="00BC2104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14:paraId="267B52B8" w14:textId="77777777" w:rsidR="00BC2104" w:rsidRPr="00DC31A5" w:rsidRDefault="00BC2104" w:rsidP="00BC2104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98C457F" id="مستطيل 38" o:spid="_x0000_s1119" style="position:absolute;left:0;text-align:left;margin-left:264.75pt;margin-top:26.25pt;width:186.95pt;height:110.4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" filled="f" stroked="f" strokeweight="1pt">
              <v:textbox>
                <w:txbxContent>
                  <w:p w14:paraId="0A130244" w14:textId="77777777" w:rsidR="00BC2104" w:rsidRPr="00DC31A5" w:rsidRDefault="00BC2104" w:rsidP="00BC2104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14:paraId="164AB15D" w14:textId="77777777" w:rsidR="00BC2104" w:rsidRPr="00DC31A5" w:rsidRDefault="00000000" w:rsidP="00BC2104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2" w:history="1">
                      <w:r w:rsidR="00BC2104"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4A82FB46" w14:textId="77777777" w:rsidR="00BC2104" w:rsidRPr="00DC31A5" w:rsidRDefault="00BC2104" w:rsidP="00BC2104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facebook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instagram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@tircjo</w:t>
                    </w:r>
                  </w:p>
                  <w:p w14:paraId="1DEE9901" w14:textId="77777777" w:rsidR="00BC2104" w:rsidRPr="00DC31A5" w:rsidRDefault="00BC2104" w:rsidP="00BC2104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Mobile &amp;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whatssup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:</w:t>
                    </w:r>
                  </w:p>
                  <w:p w14:paraId="65707668" w14:textId="77777777" w:rsidR="00BC2104" w:rsidRDefault="00BC2104" w:rsidP="00BC2104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14:paraId="267B52B8" w14:textId="77777777" w:rsidR="00BC2104" w:rsidRPr="00DC31A5" w:rsidRDefault="00BC2104" w:rsidP="00BC2104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87424" behindDoc="0" locked="0" layoutInCell="1" allowOverlap="1" wp14:anchorId="0B9EC750" wp14:editId="3EEE5575">
              <wp:simplePos x="0" y="0"/>
              <wp:positionH relativeFrom="column">
                <wp:posOffset>1635760</wp:posOffset>
              </wp:positionH>
              <wp:positionV relativeFrom="paragraph">
                <wp:posOffset>253365</wp:posOffset>
              </wp:positionV>
              <wp:extent cx="1562100" cy="304800"/>
              <wp:effectExtent l="0" t="0" r="0" b="0"/>
              <wp:wrapNone/>
              <wp:docPr id="767952246" name="مربع نص 7679522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D00B117" w14:textId="77777777" w:rsidR="00BC2104" w:rsidRPr="009F0BE2" w:rsidRDefault="00BC2104" w:rsidP="00BC2104">
                          <w:pPr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0"/>
                              <w:szCs w:val="24"/>
                              <w:lang w:bidi="ar-JO"/>
                            </w:rPr>
                          </w:pPr>
                          <w:r w:rsidRPr="009F0BE2"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0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9EC750" id="_x0000_t202" coordsize="21600,21600" o:spt="202" path="m,l,21600r21600,l21600,xe">
              <v:stroke joinstyle="miter"/>
              <v:path gradientshapeok="t" o:connecttype="rect"/>
            </v:shapetype>
            <v:shape id="مربع نص 767952246" o:spid="_x0000_s1120" type="#_x0000_t202" style="position:absolute;left:0;text-align:left;margin-left:128.8pt;margin-top:19.95pt;width:123pt;height:24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" filled="f" stroked="f" strokeweight=".5pt">
              <v:textbox>
                <w:txbxContent>
                  <w:p w14:paraId="3D00B117" w14:textId="77777777" w:rsidR="00BC2104" w:rsidRPr="009F0BE2" w:rsidRDefault="00BC2104" w:rsidP="00BC2104">
                    <w:pPr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0"/>
                        <w:szCs w:val="24"/>
                        <w:lang w:bidi="ar-JO"/>
                      </w:rPr>
                    </w:pPr>
                    <w:r w:rsidRPr="009F0BE2"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0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7840" behindDoc="0" locked="0" layoutInCell="1" allowOverlap="1" wp14:anchorId="6EAF103A" wp14:editId="124367B5">
              <wp:simplePos x="0" y="0"/>
              <wp:positionH relativeFrom="column">
                <wp:posOffset>-885825</wp:posOffset>
              </wp:positionH>
              <wp:positionV relativeFrom="paragraph">
                <wp:posOffset>231775</wp:posOffset>
              </wp:positionV>
              <wp:extent cx="1514475" cy="304800"/>
              <wp:effectExtent l="0" t="0" r="0" b="0"/>
              <wp:wrapNone/>
              <wp:docPr id="1031122679" name="مستطيل 10311226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14475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7D3079" w14:textId="77777777" w:rsidR="00BC2104" w:rsidRPr="00710F25" w:rsidRDefault="00BC2104" w:rsidP="00BC2104">
                          <w:pPr>
                            <w:bidi w:val="0"/>
                            <w:spacing w:line="240" w:lineRule="auto"/>
                            <w:rPr>
                              <w:rFonts w:ascii="Sakkal Majalla" w:hAnsi="Sakkal Majalla" w:cs="Sakkal Majalla"/>
                              <w:color w:val="538135" w:themeColor="accent6" w:themeShade="BF"/>
                              <w:sz w:val="24"/>
                            </w:rPr>
                          </w:pPr>
                          <w:r w:rsidRPr="00710F25">
                            <w:rPr>
                              <w:rFonts w:ascii="Sakkal Majalla" w:hAnsi="Sakkal Majalla" w:cs="Sakkal Majalla"/>
                              <w:color w:val="538135" w:themeColor="accent6" w:themeShade="BF"/>
                              <w:sz w:val="24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EAF103A" id="مستطيل 1031122679" o:spid="_x0000_s1121" style="position:absolute;left:0;text-align:left;margin-left:-69.75pt;margin-top:18.25pt;width:119.25pt;height:24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" filled="f" stroked="f" strokeweight="1pt">
              <v:textbox>
                <w:txbxContent>
                  <w:p w14:paraId="517D3079" w14:textId="77777777" w:rsidR="00BC2104" w:rsidRPr="00710F25" w:rsidRDefault="00BC2104" w:rsidP="00BC2104">
                    <w:pPr>
                      <w:bidi w:val="0"/>
                      <w:spacing w:line="240" w:lineRule="auto"/>
                      <w:rPr>
                        <w:rFonts w:ascii="Sakkal Majalla" w:hAnsi="Sakkal Majalla" w:cs="Sakkal Majalla"/>
                        <w:color w:val="538135" w:themeColor="accent6" w:themeShade="BF"/>
                        <w:sz w:val="24"/>
                      </w:rPr>
                    </w:pPr>
                    <w:r w:rsidRPr="00710F25">
                      <w:rPr>
                        <w:rFonts w:ascii="Sakkal Majalla" w:hAnsi="Sakkal Majalla" w:cs="Sakkal Majalla"/>
                        <w:color w:val="538135" w:themeColor="accent6" w:themeShade="BF"/>
                        <w:sz w:val="24"/>
                      </w:rPr>
                      <w:t>www.dawliatraining.com</w:t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57BC8" w14:textId="77777777" w:rsidR="00BC2104" w:rsidRDefault="00BC210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E912F" w14:textId="77777777" w:rsidR="00B4670B" w:rsidRDefault="00B4670B" w:rsidP="00F53D08">
      <w:pPr>
        <w:spacing w:line="240" w:lineRule="auto"/>
      </w:pPr>
      <w:r>
        <w:separator/>
      </w:r>
    </w:p>
  </w:footnote>
  <w:footnote w:type="continuationSeparator" w:id="0">
    <w:p w14:paraId="40F0C183" w14:textId="77777777" w:rsidR="00B4670B" w:rsidRDefault="00B4670B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0713E" w14:textId="77777777" w:rsidR="00BC2104" w:rsidRDefault="00BC210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4D6EE" w14:textId="77777777" w:rsidR="00E4514E" w:rsidRDefault="00E4514E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3A59E644" wp14:editId="25E38151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6182" cy="10059285"/>
              <wp:effectExtent l="0" t="0" r="0" b="0"/>
              <wp:wrapNone/>
              <wp:docPr id="2" name="Group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76182" cy="10059285"/>
                        <a:chOff x="0" y="0"/>
                        <a:chExt cx="7776182" cy="10059285"/>
                      </a:xfrm>
                    </wpg:grpSpPr>
                    <wps:wsp>
                      <wps:cNvPr id="10" name="Freeform 5" descr="decorative element"/>
                      <wps:cNvSpPr>
                        <a:spLocks/>
                      </wps:cNvSpPr>
                      <wps:spPr bwMode="auto">
                        <a:xfrm>
                          <a:off x="0" y="923925"/>
                          <a:ext cx="4317214" cy="1032782"/>
                        </a:xfrm>
                        <a:custGeom>
                          <a:avLst/>
                          <a:gdLst>
                            <a:gd name="T0" fmla="*/ 2136 w 2671"/>
                            <a:gd name="T1" fmla="*/ 0 h 690"/>
                            <a:gd name="T2" fmla="*/ 0 w 2671"/>
                            <a:gd name="T3" fmla="*/ 0 h 690"/>
                            <a:gd name="T4" fmla="*/ 0 w 2671"/>
                            <a:gd name="T5" fmla="*/ 690 h 690"/>
                            <a:gd name="T6" fmla="*/ 2671 w 2671"/>
                            <a:gd name="T7" fmla="*/ 690 h 690"/>
                            <a:gd name="T8" fmla="*/ 2136 w 2671"/>
                            <a:gd name="T9" fmla="*/ 0 h 6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671" h="690">
                              <a:moveTo>
                                <a:pt x="2136" y="0"/>
                              </a:moveTo>
                              <a:lnTo>
                                <a:pt x="0" y="0"/>
                              </a:lnTo>
                              <a:lnTo>
                                <a:pt x="0" y="690"/>
                              </a:lnTo>
                              <a:lnTo>
                                <a:pt x="2671" y="690"/>
                              </a:lnTo>
                              <a:lnTo>
                                <a:pt x="21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1" name="Freeform 6" descr="decorative element"/>
                      <wps:cNvSpPr>
                        <a:spLocks/>
                      </wps:cNvSpPr>
                      <wps:spPr bwMode="auto">
                        <a:xfrm>
                          <a:off x="3943350" y="485775"/>
                          <a:ext cx="3832315" cy="658586"/>
                        </a:xfrm>
                        <a:custGeom>
                          <a:avLst/>
                          <a:gdLst>
                            <a:gd name="T0" fmla="*/ 2371 w 2371"/>
                            <a:gd name="T1" fmla="*/ 0 h 440"/>
                            <a:gd name="T2" fmla="*/ 0 w 2371"/>
                            <a:gd name="T3" fmla="*/ 0 h 440"/>
                            <a:gd name="T4" fmla="*/ 355 w 2371"/>
                            <a:gd name="T5" fmla="*/ 440 h 440"/>
                            <a:gd name="T6" fmla="*/ 2371 w 2371"/>
                            <a:gd name="T7" fmla="*/ 440 h 440"/>
                            <a:gd name="T8" fmla="*/ 2371 w 2371"/>
                            <a:gd name="T9" fmla="*/ 0 h 4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371" h="440">
                              <a:moveTo>
                                <a:pt x="2371" y="0"/>
                              </a:moveTo>
                              <a:lnTo>
                                <a:pt x="0" y="0"/>
                              </a:lnTo>
                              <a:lnTo>
                                <a:pt x="355" y="440"/>
                              </a:lnTo>
                              <a:lnTo>
                                <a:pt x="2371" y="440"/>
                              </a:lnTo>
                              <a:lnTo>
                                <a:pt x="2371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" name="Rectangle 8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1308" cy="66756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3" name="Freeform: Shape 27" descr="decorative element"/>
                      <wps:cNvSpPr>
                        <a:spLocks/>
                      </wps:cNvSpPr>
                      <wps:spPr bwMode="auto">
                        <a:xfrm>
                          <a:off x="0" y="8515350"/>
                          <a:ext cx="6694833" cy="1543935"/>
                        </a:xfrm>
                        <a:custGeom>
                          <a:avLst/>
                          <a:gdLst>
                            <a:gd name="connsiteX0" fmla="*/ 0 w 6694833"/>
                            <a:gd name="connsiteY0" fmla="*/ 0 h 1543935"/>
                            <a:gd name="connsiteX1" fmla="*/ 4583908 w 6694833"/>
                            <a:gd name="connsiteY1" fmla="*/ 0 h 1543935"/>
                            <a:gd name="connsiteX2" fmla="*/ 6694833 w 6694833"/>
                            <a:gd name="connsiteY2" fmla="*/ 1543935 h 1543935"/>
                            <a:gd name="connsiteX3" fmla="*/ 1023938 w 6694833"/>
                            <a:gd name="connsiteY3" fmla="*/ 1543935 h 1543935"/>
                            <a:gd name="connsiteX4" fmla="*/ 9698 w 6694833"/>
                            <a:gd name="connsiteY4" fmla="*/ 1543935 h 1543935"/>
                            <a:gd name="connsiteX5" fmla="*/ 0 w 6694833"/>
                            <a:gd name="connsiteY5" fmla="*/ 1543935 h 1543935"/>
                            <a:gd name="connsiteX6" fmla="*/ 0 w 6694833"/>
                            <a:gd name="connsiteY6" fmla="*/ 48783 h 1543935"/>
                            <a:gd name="connsiteX7" fmla="*/ 307 w 6694833"/>
                            <a:gd name="connsiteY7" fmla="*/ 48783 h 154393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6694833" h="1543935">
                              <a:moveTo>
                                <a:pt x="0" y="0"/>
                              </a:moveTo>
                              <a:lnTo>
                                <a:pt x="4583908" y="0"/>
                              </a:lnTo>
                              <a:lnTo>
                                <a:pt x="6694833" y="1543935"/>
                              </a:lnTo>
                              <a:lnTo>
                                <a:pt x="1023938" y="1543935"/>
                              </a:lnTo>
                              <a:lnTo>
                                <a:pt x="9698" y="1543935"/>
                              </a:lnTo>
                              <a:lnTo>
                                <a:pt x="0" y="1543935"/>
                              </a:lnTo>
                              <a:lnTo>
                                <a:pt x="0" y="48783"/>
                              </a:lnTo>
                              <a:lnTo>
                                <a:pt x="307" y="4878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" name="Freeform: Shape 24" descr="decorative element"/>
                      <wps:cNvSpPr>
                        <a:spLocks/>
                      </wps:cNvSpPr>
                      <wps:spPr bwMode="auto">
                        <a:xfrm>
                          <a:off x="6496050" y="7315200"/>
                          <a:ext cx="1280132" cy="2742111"/>
                        </a:xfrm>
                        <a:custGeom>
                          <a:avLst/>
                          <a:gdLst>
                            <a:gd name="connsiteX0" fmla="*/ 1280132 w 1280132"/>
                            <a:gd name="connsiteY0" fmla="*/ 0 h 2742111"/>
                            <a:gd name="connsiteX1" fmla="*/ 1280132 w 1280132"/>
                            <a:gd name="connsiteY1" fmla="*/ 2733130 h 2742111"/>
                            <a:gd name="connsiteX2" fmla="*/ 1280131 w 1280132"/>
                            <a:gd name="connsiteY2" fmla="*/ 2733130 h 2742111"/>
                            <a:gd name="connsiteX3" fmla="*/ 1280131 w 1280132"/>
                            <a:gd name="connsiteY3" fmla="*/ 2742111 h 2742111"/>
                            <a:gd name="connsiteX4" fmla="*/ 1094394 w 1280132"/>
                            <a:gd name="connsiteY4" fmla="*/ 2742111 h 2742111"/>
                            <a:gd name="connsiteX5" fmla="*/ 1094394 w 1280132"/>
                            <a:gd name="connsiteY5" fmla="*/ 2742104 h 2742111"/>
                            <a:gd name="connsiteX6" fmla="*/ 1094254 w 1280132"/>
                            <a:gd name="connsiteY6" fmla="*/ 2742111 h 2742111"/>
                            <a:gd name="connsiteX7" fmla="*/ 0 w 1280132"/>
                            <a:gd name="connsiteY7" fmla="*/ 1944324 h 2742111"/>
                            <a:gd name="connsiteX8" fmla="*/ 0 w 1280132"/>
                            <a:gd name="connsiteY8" fmla="*/ 926510 h 274211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280132" h="2742111">
                              <a:moveTo>
                                <a:pt x="1280132" y="0"/>
                              </a:moveTo>
                              <a:lnTo>
                                <a:pt x="1280132" y="2733130"/>
                              </a:lnTo>
                              <a:lnTo>
                                <a:pt x="1280131" y="2733130"/>
                              </a:lnTo>
                              <a:lnTo>
                                <a:pt x="1280131" y="2742111"/>
                              </a:lnTo>
                              <a:lnTo>
                                <a:pt x="1094394" y="2742111"/>
                              </a:lnTo>
                              <a:lnTo>
                                <a:pt x="1094394" y="2742104"/>
                              </a:lnTo>
                              <a:lnTo>
                                <a:pt x="1094254" y="2742111"/>
                              </a:lnTo>
                              <a:lnTo>
                                <a:pt x="0" y="1944324"/>
                              </a:lnTo>
                              <a:lnTo>
                                <a:pt x="0" y="9265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" name="Freeform 13" descr="decorative element"/>
                      <wps:cNvSpPr>
                        <a:spLocks/>
                      </wps:cNvSpPr>
                      <wps:spPr bwMode="auto">
                        <a:xfrm>
                          <a:off x="5267325" y="7848600"/>
                          <a:ext cx="1228410" cy="1766207"/>
                        </a:xfrm>
                        <a:custGeom>
                          <a:avLst/>
                          <a:gdLst>
                            <a:gd name="T0" fmla="*/ 760 w 760"/>
                            <a:gd name="T1" fmla="*/ 0 h 1180"/>
                            <a:gd name="T2" fmla="*/ 0 w 760"/>
                            <a:gd name="T3" fmla="*/ 593 h 1180"/>
                            <a:gd name="T4" fmla="*/ 760 w 760"/>
                            <a:gd name="T5" fmla="*/ 1180 h 1180"/>
                            <a:gd name="T6" fmla="*/ 760 w 760"/>
                            <a:gd name="T7" fmla="*/ 946 h 1180"/>
                            <a:gd name="T8" fmla="*/ 317 w 760"/>
                            <a:gd name="T9" fmla="*/ 604 h 1180"/>
                            <a:gd name="T10" fmla="*/ 760 w 760"/>
                            <a:gd name="T11" fmla="*/ 266 h 1180"/>
                            <a:gd name="T12" fmla="*/ 760 w 760"/>
                            <a:gd name="T13" fmla="*/ 0 h 11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760" h="1180">
                              <a:moveTo>
                                <a:pt x="760" y="0"/>
                              </a:moveTo>
                              <a:lnTo>
                                <a:pt x="0" y="593"/>
                              </a:lnTo>
                              <a:lnTo>
                                <a:pt x="760" y="1180"/>
                              </a:lnTo>
                              <a:lnTo>
                                <a:pt x="760" y="946"/>
                              </a:lnTo>
                              <a:lnTo>
                                <a:pt x="317" y="604"/>
                              </a:lnTo>
                              <a:lnTo>
                                <a:pt x="760" y="266"/>
                              </a:lnTo>
                              <a:lnTo>
                                <a:pt x="76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6" name="Freeform 15" descr="decorative element"/>
                      <wps:cNvSpPr>
                        <a:spLocks/>
                      </wps:cNvSpPr>
                      <wps:spPr bwMode="auto">
                        <a:xfrm>
                          <a:off x="5780012" y="8248650"/>
                          <a:ext cx="716034" cy="1017814"/>
                        </a:xfrm>
                        <a:custGeom>
                          <a:avLst/>
                          <a:gdLst>
                            <a:gd name="T0" fmla="*/ 443 w 443"/>
                            <a:gd name="T1" fmla="*/ 0 h 680"/>
                            <a:gd name="T2" fmla="*/ 0 w 443"/>
                            <a:gd name="T3" fmla="*/ 338 h 680"/>
                            <a:gd name="T4" fmla="*/ 443 w 443"/>
                            <a:gd name="T5" fmla="*/ 680 h 680"/>
                            <a:gd name="T6" fmla="*/ 443 w 443"/>
                            <a:gd name="T7" fmla="*/ 0 h 6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443" h="680">
                              <a:moveTo>
                                <a:pt x="443" y="0"/>
                              </a:moveTo>
                              <a:lnTo>
                                <a:pt x="0" y="338"/>
                              </a:lnTo>
                              <a:lnTo>
                                <a:pt x="443" y="680"/>
                              </a:lnTo>
                              <a:lnTo>
                                <a:pt x="443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7" name="Rectangle 28"/>
                      <wps:cNvSpPr/>
                      <wps:spPr>
                        <a:xfrm>
                          <a:off x="0" y="0"/>
                          <a:ext cx="7772400" cy="10058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68E3D229" id="Group 2" o:spid="_x0000_s1026" alt="&quot;&quot;" style="position:absolute;margin-left:561.1pt;margin-top:0;width:612.3pt;height:792.05pt;z-index:251668480;mso-width-percent:1000;mso-height-percent:1000;mso-position-horizontal:right;mso-position-horizontal-relative:page;mso-position-vertical:top;mso-position-vertical-relative:page;mso-width-percent:1000;mso-height-percent:1000" coordsize="77761,1005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">
              <v:shape id="Freeform 5" o:spid="_x0000_s1027" alt="decorative element" style="position:absolute;top:9239;width:43172;height:10328;visibility:visible;mso-wrap-style:square;v-text-anchor:top" coordsize="2671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" path="m2136,l,,,690r2671,l2136,xe" fillcolor="#00b050" stroked="f">
                <v:path arrowok="t" o:connecttype="custom" o:connectlocs="3452478,0;0,0;0,1032782;4317214,1032782;3452478,0" o:connectangles="0,0,0,0,0"/>
              </v:shape>
              <v:shape id="Freeform 6" o:spid="_x0000_s1028" alt="decorative element" style="position:absolute;left:39433;top:4857;width:38323;height:6586;visibility:visible;mso-wrap-style:square;v-text-anchor:top" coordsize="2371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" path="m2371,l,,355,440r2016,l2371,xe" fillcolor="#5a5a5a [2109]" stroked="f">
                <v:path arrowok="t" o:connecttype="custom" o:connectlocs="3832315,0;0,0;573797,658586;3832315,658586;3832315,0" o:connectangles="0,0,0,0,0"/>
              </v:shape>
              <v:rect id="Rectangle 8" o:spid="_x0000_s1029" style="position:absolute;width:77713;height:6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" fillcolor="black [3213]" stroked="f"/>
              <v:shape id="Freeform: Shape 27" o:spid="_x0000_s1030" alt="decorative element" style="position:absolute;top:85153;width:66948;height:15439;visibility:visible;mso-wrap-style:square;v-text-anchor:top" coordsize="6694833,1543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" path="m,l4583908,,6694833,1543935r-5670895,l9698,1543935r-9698,l,48783r307,l,xe" fillcolor="#5a5a5a [2109]" stroked="f">
                <v:path arrowok="t" o:connecttype="custom" o:connectlocs="0,0;4583908,0;6694833,1543935;1023938,1543935;9698,1543935;0,1543935;0,48783;307,48783" o:connectangles="0,0,0,0,0,0,0,0"/>
              </v:shape>
              <v:shape id="Freeform: Shape 24" o:spid="_x0000_s1031" alt="decorative element" style="position:absolute;left:64960;top:73152;width:12801;height:27421;visibility:visible;mso-wrap-style:square;v-text-anchor:top" coordsize="1280132,2742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" path="m1280132,r,2733130l1280131,2733130r,8981l1094394,2742111r,-7l1094254,2742111,,1944324,,926510,1280132,xe" fillcolor="#00b050" stroked="f">
                <v:path arrowok="t" o:connecttype="custom" o:connectlocs="1280132,0;1280132,2733130;1280131,2733130;1280131,2742111;1094394,2742111;1094394,2742104;1094254,2742111;0,1944324;0,926510" o:connectangles="0,0,0,0,0,0,0,0,0"/>
              </v:shape>
              <v:shape id="Freeform 13" o:spid="_x0000_s1032" alt="decorative element" style="position:absolute;left:52673;top:78486;width:12284;height:17662;visibility:visible;mso-wrap-style:square;v-text-anchor:top" coordsize="760,1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" path="m760,l,593r760,587l760,946,317,604,760,266,760,xe" fillcolor="black [3213]" stroked="f">
                <v:path arrowok="t" o:connecttype="custom" o:connectlocs="1228410,0;0,887594;1228410,1766207;1228410,1415959;512376,904058;1228410,398145;1228410,0" o:connectangles="0,0,0,0,0,0,0"/>
              </v:shape>
              <v:shape id="Freeform 15" o:spid="_x0000_s1033" alt="decorative element" style="position:absolute;left:57800;top:82486;width:7160;height:10178;visibility:visible;mso-wrap-style:square;v-text-anchor:top" coordsize="443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" path="m443,l,338,443,680,443,xe" fillcolor="#a5a5a5 [3206]" stroked="f">
                <v:path arrowok="t" o:connecttype="custom" o:connectlocs="716034,0;0,505913;716034,1017814;716034,0" o:connectangles="0,0,0,0"/>
              </v:shape>
              <v:rect id="Rectangle 28" o:spid="_x0000_s1034" style="position:absolute;width:77724;height:1005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" filled="f" stroked="f" strokeweight="1pt"/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AEC14" w14:textId="77777777" w:rsidR="00BC2104" w:rsidRDefault="00BC2104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F055A" w14:textId="77777777" w:rsidR="00E4514E" w:rsidRDefault="002F3BD3">
    <w:pPr>
      <w:pStyle w:val="a3"/>
    </w:pPr>
    <w:r w:rsidRPr="00E42DAD">
      <w:rPr>
        <w:rFonts w:cs="PT Bold Heading"/>
        <w:noProof/>
        <w:sz w:val="52"/>
        <w:szCs w:val="56"/>
      </w:rPr>
      <w:drawing>
        <wp:anchor distT="0" distB="0" distL="114300" distR="114300" simplePos="0" relativeHeight="251671552" behindDoc="0" locked="0" layoutInCell="1" allowOverlap="1" wp14:anchorId="22F3AF76" wp14:editId="799EF8C9">
          <wp:simplePos x="0" y="0"/>
          <wp:positionH relativeFrom="leftMargin">
            <wp:posOffset>492125</wp:posOffset>
          </wp:positionH>
          <wp:positionV relativeFrom="paragraph">
            <wp:posOffset>-381635</wp:posOffset>
          </wp:positionV>
          <wp:extent cx="352425" cy="352425"/>
          <wp:effectExtent l="0" t="0" r="9525" b="9525"/>
          <wp:wrapNone/>
          <wp:docPr id="2050" name="Picture 2" descr="Course ">
            <a:extLst xmlns:a="http://schemas.openxmlformats.org/drawingml/2006/main">
              <a:ext uri="{FF2B5EF4-FFF2-40B4-BE49-F238E27FC236}">
                <a16:creationId xmlns:a16="http://schemas.microsoft.com/office/drawing/2014/main" id="{A7FB73DB-7828-4CA9-844C-6B35786912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Course ">
                    <a:extLst>
                      <a:ext uri="{FF2B5EF4-FFF2-40B4-BE49-F238E27FC236}">
                        <a16:creationId xmlns:a16="http://schemas.microsoft.com/office/drawing/2014/main" id="{A7FB73DB-7828-4CA9-844C-6B35786912B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hotocopy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2DAD">
      <w:rPr>
        <w:rFonts w:ascii="Dubai" w:hAnsi="Dubai" w:cs="Dubai"/>
        <w:noProof/>
        <w:color w:val="FF0000"/>
        <w:sz w:val="32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62BB3CB1" wp14:editId="44142DF0">
              <wp:simplePos x="0" y="0"/>
              <wp:positionH relativeFrom="page">
                <wp:posOffset>0</wp:posOffset>
              </wp:positionH>
              <wp:positionV relativeFrom="paragraph">
                <wp:posOffset>-447675</wp:posOffset>
              </wp:positionV>
              <wp:extent cx="8044815" cy="714375"/>
              <wp:effectExtent l="0" t="0" r="32385" b="28575"/>
              <wp:wrapNone/>
              <wp:docPr id="39" name="Group 38">
                <a:extLst xmlns:a="http://schemas.openxmlformats.org/drawingml/2006/main">
                  <a:ext uri="{FF2B5EF4-FFF2-40B4-BE49-F238E27FC236}">
                    <a16:creationId xmlns:a16="http://schemas.microsoft.com/office/drawing/2014/main" id="{F81F4B3C-DDBA-4428-AC3A-BC5E06C8D14B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44815" cy="714375"/>
                        <a:chOff x="0" y="0"/>
                        <a:chExt cx="8045089" cy="587681"/>
                      </a:xfrm>
                    </wpg:grpSpPr>
                    <wps:wsp>
                      <wps:cNvPr id="1292492961" name="شكل حر 769906">
                        <a:extLst>
                          <a:ext uri="{FF2B5EF4-FFF2-40B4-BE49-F238E27FC236}">
                            <a16:creationId xmlns:a16="http://schemas.microsoft.com/office/drawing/2014/main" id="{FB91FA05-6518-409C-BFF9-4DCAA45C15F9}"/>
                          </a:ext>
                        </a:extLst>
                      </wps:cNvPr>
                      <wps:cNvSpPr/>
                      <wps:spPr>
                        <a:xfrm>
                          <a:off x="0" y="0"/>
                          <a:ext cx="7847329" cy="561176"/>
                        </a:xfrm>
                        <a:custGeom>
                          <a:avLst/>
                          <a:gdLst>
                            <a:gd name="connsiteX0" fmla="*/ 0 w 7551420"/>
                            <a:gd name="connsiteY0" fmla="*/ 0 h 945515"/>
                            <a:gd name="connsiteX1" fmla="*/ 7551420 w 7551420"/>
                            <a:gd name="connsiteY1" fmla="*/ 0 h 945515"/>
                            <a:gd name="connsiteX2" fmla="*/ 7551420 w 7551420"/>
                            <a:gd name="connsiteY2" fmla="*/ 945515 h 945515"/>
                            <a:gd name="connsiteX3" fmla="*/ 0 w 7551420"/>
                            <a:gd name="connsiteY3" fmla="*/ 945515 h 945515"/>
                            <a:gd name="connsiteX4" fmla="*/ 0 w 7551420"/>
                            <a:gd name="connsiteY4" fmla="*/ 0 h 945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1420" h="945515">
                              <a:moveTo>
                                <a:pt x="0" y="0"/>
                              </a:moveTo>
                              <a:lnTo>
                                <a:pt x="7551420" y="0"/>
                              </a:lnTo>
                              <a:lnTo>
                                <a:pt x="7551420" y="945515"/>
                              </a:lnTo>
                              <a:lnTo>
                                <a:pt x="0" y="945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C46774" w14:textId="77777777" w:rsidR="002F3BD3" w:rsidRPr="002F3BD3" w:rsidRDefault="00CD29AF" w:rsidP="00CD29AF">
                            <w:pPr>
                              <w:jc w:val="center"/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lang w:bidi="ar-SY"/>
                              </w:rPr>
                            </w:pPr>
                            <w:r w:rsidRPr="00CD29AF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المراجعة الخارجية</w:t>
                            </w:r>
                            <w:r>
                              <w:rPr>
                                <w:rFonts w:ascii="Sakkal Majalla" w:eastAsia="Calibri" w:hAnsi="Sakkal Majalla" w:cs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2F3BD3" w:rsidRPr="002F3BD3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49141A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–</w:t>
                            </w:r>
                            <w:r w:rsidR="002F3BD3" w:rsidRPr="002F3BD3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49141A">
                              <w:rPr>
                                <w:rFonts w:ascii="Sakkal Majalla" w:eastAsia="Calibri" w:hAnsi="Sakkal Majalla" w:cs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أوراق العمل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68474485" name="شكل حر 769907">
                        <a:extLst>
                          <a:ext uri="{FF2B5EF4-FFF2-40B4-BE49-F238E27FC236}">
                            <a16:creationId xmlns:a16="http://schemas.microsoft.com/office/drawing/2014/main" id="{2C51F289-187A-42E8-9842-B8840E61F013}"/>
                          </a:ext>
                        </a:extLst>
                      </wps:cNvPr>
                      <wps:cNvSpPr/>
                      <wps:spPr>
                        <a:xfrm>
                          <a:off x="0" y="426787"/>
                          <a:ext cx="8045089" cy="160894"/>
                        </a:xfrm>
                        <a:custGeom>
                          <a:avLst/>
                          <a:gdLst>
                            <a:gd name="connsiteX0" fmla="*/ 0 w 6642735"/>
                            <a:gd name="connsiteY0" fmla="*/ 0 h 283210"/>
                            <a:gd name="connsiteX1" fmla="*/ 6642735 w 6642735"/>
                            <a:gd name="connsiteY1" fmla="*/ 0 h 283210"/>
                            <a:gd name="connsiteX2" fmla="*/ 6571933 w 6642735"/>
                            <a:gd name="connsiteY2" fmla="*/ 283210 h 283210"/>
                            <a:gd name="connsiteX3" fmla="*/ 0 w 6642735"/>
                            <a:gd name="connsiteY3" fmla="*/ 283210 h 283210"/>
                            <a:gd name="connsiteX4" fmla="*/ 0 w 6642735"/>
                            <a:gd name="connsiteY4" fmla="*/ 0 h 2832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642735" h="283210">
                              <a:moveTo>
                                <a:pt x="0" y="0"/>
                              </a:moveTo>
                              <a:lnTo>
                                <a:pt x="6642735" y="0"/>
                              </a:lnTo>
                              <a:lnTo>
                                <a:pt x="6571933" y="283210"/>
                              </a:lnTo>
                              <a:lnTo>
                                <a:pt x="0" y="2832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2BB3CB1" id="Group 38" o:spid="_x0000_s1122" style="position:absolute;left:0;text-align:left;margin-left:0;margin-top:-35.25pt;width:633.45pt;height:56.25pt;z-index:251670528;mso-position-horizontal-relative:page;mso-position-vertical-relative:text;mso-height-relative:margin" coordsize="80450,5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">
              <v:shape id="شكل حر 769906" o:spid="_x0000_s1123" style="position:absolute;width:78473;height:5611;visibility:visible;mso-wrap-style:square;v-text-anchor:middle" coordsize="7551420,945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" adj="-11796480,,5400" path="m,l7551420,r,945515l,945515,,xe" fillcolor="#168489" strokecolor="#168489" strokeweight="1pt">
                <v:stroke joinstyle="miter"/>
                <v:formulas/>
                <v:path arrowok="t" o:connecttype="custom" o:connectlocs="0,0;7847329,0;7847329,561176;0,561176;0,0" o:connectangles="0,0,0,0,0" textboxrect="0,0,7551420,945515"/>
                <v:textbox>
                  <w:txbxContent>
                    <w:p w14:paraId="7DC46774" w14:textId="77777777" w:rsidR="002F3BD3" w:rsidRPr="002F3BD3" w:rsidRDefault="00CD29AF" w:rsidP="00CD29AF">
                      <w:pPr>
                        <w:jc w:val="center"/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lang w:bidi="ar-SY"/>
                        </w:rPr>
                      </w:pPr>
                      <w:r w:rsidRPr="00CD29AF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المراجعة الخارجية</w:t>
                      </w:r>
                      <w:r>
                        <w:rPr>
                          <w:rFonts w:ascii="Sakkal Majalla" w:eastAsia="Calibri" w:hAnsi="Sakkal Majalla" w:cs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2F3BD3" w:rsidRPr="002F3BD3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49141A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–</w:t>
                      </w:r>
                      <w:r w:rsidR="002F3BD3" w:rsidRPr="002F3BD3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49141A">
                        <w:rPr>
                          <w:rFonts w:ascii="Sakkal Majalla" w:eastAsia="Calibri" w:hAnsi="Sakkal Majalla" w:cs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أوراق العمل</w:t>
                      </w:r>
                    </w:p>
                  </w:txbxContent>
                </v:textbox>
              </v:shape>
              <v:shape id="شكل حر 769907" o:spid="_x0000_s1124" style="position:absolute;top:4267;width:80450;height:1609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" path="m,l6642735,r-70802,283210l,283210,,xe" fillcolor="#a5a5a5 [2092]" strokecolor="#a5a5a5 [2092]" strokeweight="1pt">
                <v:stroke joinstyle="miter"/>
                <v:path arrowok="t" o:connecttype="custom" o:connectlocs="0,0;8045089,0;7959340,160894;0,160894;0,0" o:connectangles="0,0,0,0,0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40" type="#_x0000_t75" style="width:399.75pt;height:373.5pt" o:bullet="t">
        <v:imagedata r:id="rId1" o:title="Picture1"/>
      </v:shape>
    </w:pict>
  </w:numPicBullet>
  <w:abstractNum w:abstractNumId="0" w15:restartNumberingAfterBreak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C2F93"/>
    <w:multiLevelType w:val="hybridMultilevel"/>
    <w:tmpl w:val="B3229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C324C"/>
    <w:multiLevelType w:val="hybridMultilevel"/>
    <w:tmpl w:val="78B40B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B1AE8"/>
    <w:multiLevelType w:val="hybridMultilevel"/>
    <w:tmpl w:val="C2189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95A4D"/>
    <w:multiLevelType w:val="hybridMultilevel"/>
    <w:tmpl w:val="EB3E4202"/>
    <w:lvl w:ilvl="0" w:tplc="C37AB33A">
      <w:start w:val="1"/>
      <w:numFmt w:val="arabicAbjad"/>
      <w:lvlText w:val="%1-"/>
      <w:lvlJc w:val="center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95204A"/>
    <w:multiLevelType w:val="hybridMultilevel"/>
    <w:tmpl w:val="DBEA4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C21FB7"/>
    <w:multiLevelType w:val="hybridMultilevel"/>
    <w:tmpl w:val="95E2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1470871">
    <w:abstractNumId w:val="33"/>
  </w:num>
  <w:num w:numId="2" w16cid:durableId="1961178151">
    <w:abstractNumId w:val="16"/>
  </w:num>
  <w:num w:numId="3" w16cid:durableId="1150172239">
    <w:abstractNumId w:val="17"/>
  </w:num>
  <w:num w:numId="4" w16cid:durableId="178130140">
    <w:abstractNumId w:val="29"/>
  </w:num>
  <w:num w:numId="5" w16cid:durableId="954561997">
    <w:abstractNumId w:val="5"/>
  </w:num>
  <w:num w:numId="6" w16cid:durableId="166676907">
    <w:abstractNumId w:val="3"/>
  </w:num>
  <w:num w:numId="7" w16cid:durableId="1172724324">
    <w:abstractNumId w:val="13"/>
  </w:num>
  <w:num w:numId="8" w16cid:durableId="1922249355">
    <w:abstractNumId w:val="28"/>
  </w:num>
  <w:num w:numId="9" w16cid:durableId="998655936">
    <w:abstractNumId w:val="22"/>
  </w:num>
  <w:num w:numId="10" w16cid:durableId="1459104071">
    <w:abstractNumId w:val="32"/>
  </w:num>
  <w:num w:numId="11" w16cid:durableId="851839342">
    <w:abstractNumId w:val="20"/>
  </w:num>
  <w:num w:numId="12" w16cid:durableId="1070467009">
    <w:abstractNumId w:val="36"/>
  </w:num>
  <w:num w:numId="13" w16cid:durableId="920067410">
    <w:abstractNumId w:val="10"/>
  </w:num>
  <w:num w:numId="14" w16cid:durableId="2073501428">
    <w:abstractNumId w:val="12"/>
  </w:num>
  <w:num w:numId="15" w16cid:durableId="1095781967">
    <w:abstractNumId w:val="8"/>
  </w:num>
  <w:num w:numId="16" w16cid:durableId="1895265002">
    <w:abstractNumId w:val="27"/>
  </w:num>
  <w:num w:numId="17" w16cid:durableId="1785417106">
    <w:abstractNumId w:val="30"/>
  </w:num>
  <w:num w:numId="18" w16cid:durableId="437681193">
    <w:abstractNumId w:val="0"/>
  </w:num>
  <w:num w:numId="19" w16cid:durableId="730926608">
    <w:abstractNumId w:val="21"/>
  </w:num>
  <w:num w:numId="20" w16cid:durableId="1805804871">
    <w:abstractNumId w:val="34"/>
  </w:num>
  <w:num w:numId="21" w16cid:durableId="921337229">
    <w:abstractNumId w:val="15"/>
  </w:num>
  <w:num w:numId="22" w16cid:durableId="1987585108">
    <w:abstractNumId w:val="9"/>
  </w:num>
  <w:num w:numId="23" w16cid:durableId="1079904628">
    <w:abstractNumId w:val="23"/>
  </w:num>
  <w:num w:numId="24" w16cid:durableId="822742076">
    <w:abstractNumId w:val="18"/>
  </w:num>
  <w:num w:numId="25" w16cid:durableId="737048251">
    <w:abstractNumId w:val="11"/>
  </w:num>
  <w:num w:numId="26" w16cid:durableId="401565551">
    <w:abstractNumId w:val="31"/>
  </w:num>
  <w:num w:numId="27" w16cid:durableId="1309096038">
    <w:abstractNumId w:val="6"/>
  </w:num>
  <w:num w:numId="28" w16cid:durableId="157617910">
    <w:abstractNumId w:val="26"/>
  </w:num>
  <w:num w:numId="29" w16cid:durableId="747456411">
    <w:abstractNumId w:val="35"/>
  </w:num>
  <w:num w:numId="30" w16cid:durableId="1028339376">
    <w:abstractNumId w:val="14"/>
  </w:num>
  <w:num w:numId="31" w16cid:durableId="1616059645">
    <w:abstractNumId w:val="7"/>
  </w:num>
  <w:num w:numId="32" w16cid:durableId="1552616612">
    <w:abstractNumId w:val="1"/>
  </w:num>
  <w:num w:numId="33" w16cid:durableId="765004178">
    <w:abstractNumId w:val="24"/>
  </w:num>
  <w:num w:numId="34" w16cid:durableId="746074791">
    <w:abstractNumId w:val="4"/>
  </w:num>
  <w:num w:numId="35" w16cid:durableId="881792765">
    <w:abstractNumId w:val="25"/>
  </w:num>
  <w:num w:numId="36" w16cid:durableId="1180387027">
    <w:abstractNumId w:val="19"/>
  </w:num>
  <w:num w:numId="37" w16cid:durableId="1163351496">
    <w:abstractNumId w:val="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29AF"/>
    <w:rsid w:val="00005BE0"/>
    <w:rsid w:val="00015BA6"/>
    <w:rsid w:val="000175C5"/>
    <w:rsid w:val="00017C30"/>
    <w:rsid w:val="00026EBD"/>
    <w:rsid w:val="00031285"/>
    <w:rsid w:val="00040B1C"/>
    <w:rsid w:val="00052041"/>
    <w:rsid w:val="00057FFB"/>
    <w:rsid w:val="0006418D"/>
    <w:rsid w:val="000724CA"/>
    <w:rsid w:val="00075B3B"/>
    <w:rsid w:val="00090487"/>
    <w:rsid w:val="000B4041"/>
    <w:rsid w:val="000C4B58"/>
    <w:rsid w:val="000D4F6C"/>
    <w:rsid w:val="000F65A1"/>
    <w:rsid w:val="00103E93"/>
    <w:rsid w:val="001101A0"/>
    <w:rsid w:val="00136C77"/>
    <w:rsid w:val="00146067"/>
    <w:rsid w:val="00150A53"/>
    <w:rsid w:val="001600A5"/>
    <w:rsid w:val="00194181"/>
    <w:rsid w:val="00195C1F"/>
    <w:rsid w:val="001D1A3B"/>
    <w:rsid w:val="001D350A"/>
    <w:rsid w:val="001F0B9B"/>
    <w:rsid w:val="002021EF"/>
    <w:rsid w:val="00206D6C"/>
    <w:rsid w:val="0021196B"/>
    <w:rsid w:val="00217EE8"/>
    <w:rsid w:val="0022035D"/>
    <w:rsid w:val="00235BF7"/>
    <w:rsid w:val="0024465C"/>
    <w:rsid w:val="00245452"/>
    <w:rsid w:val="0025158C"/>
    <w:rsid w:val="002718FA"/>
    <w:rsid w:val="00274917"/>
    <w:rsid w:val="00283647"/>
    <w:rsid w:val="0028392F"/>
    <w:rsid w:val="002A1158"/>
    <w:rsid w:val="002A6EC2"/>
    <w:rsid w:val="002C1700"/>
    <w:rsid w:val="002D301E"/>
    <w:rsid w:val="002F3BD3"/>
    <w:rsid w:val="002F58A5"/>
    <w:rsid w:val="003000E6"/>
    <w:rsid w:val="00305CD1"/>
    <w:rsid w:val="0032182E"/>
    <w:rsid w:val="00351640"/>
    <w:rsid w:val="00357B51"/>
    <w:rsid w:val="00363C96"/>
    <w:rsid w:val="00363F3E"/>
    <w:rsid w:val="0036611D"/>
    <w:rsid w:val="00371EB2"/>
    <w:rsid w:val="00383BA6"/>
    <w:rsid w:val="003B53C5"/>
    <w:rsid w:val="003B59F9"/>
    <w:rsid w:val="003C06A3"/>
    <w:rsid w:val="003C2153"/>
    <w:rsid w:val="003C3033"/>
    <w:rsid w:val="003D7BDE"/>
    <w:rsid w:val="003E4F85"/>
    <w:rsid w:val="003F3631"/>
    <w:rsid w:val="00402CAC"/>
    <w:rsid w:val="00404549"/>
    <w:rsid w:val="00406F1C"/>
    <w:rsid w:val="00415CB0"/>
    <w:rsid w:val="00434D3A"/>
    <w:rsid w:val="00440E77"/>
    <w:rsid w:val="004551E6"/>
    <w:rsid w:val="004752C9"/>
    <w:rsid w:val="0048371F"/>
    <w:rsid w:val="00483EB9"/>
    <w:rsid w:val="0049141A"/>
    <w:rsid w:val="004B21EA"/>
    <w:rsid w:val="004C02BF"/>
    <w:rsid w:val="004D6ACF"/>
    <w:rsid w:val="004E2343"/>
    <w:rsid w:val="005061FF"/>
    <w:rsid w:val="005160BF"/>
    <w:rsid w:val="00516B98"/>
    <w:rsid w:val="0052240B"/>
    <w:rsid w:val="00531E69"/>
    <w:rsid w:val="005447C6"/>
    <w:rsid w:val="00544A93"/>
    <w:rsid w:val="00555065"/>
    <w:rsid w:val="005553F8"/>
    <w:rsid w:val="005570F6"/>
    <w:rsid w:val="00567F02"/>
    <w:rsid w:val="0057074D"/>
    <w:rsid w:val="005A14EB"/>
    <w:rsid w:val="005A75E5"/>
    <w:rsid w:val="005B19EA"/>
    <w:rsid w:val="005B20FB"/>
    <w:rsid w:val="005B394D"/>
    <w:rsid w:val="005B6BA6"/>
    <w:rsid w:val="005C2BA8"/>
    <w:rsid w:val="005D46DA"/>
    <w:rsid w:val="005D7AB8"/>
    <w:rsid w:val="006062A0"/>
    <w:rsid w:val="00610759"/>
    <w:rsid w:val="00620AB0"/>
    <w:rsid w:val="0062526C"/>
    <w:rsid w:val="00635307"/>
    <w:rsid w:val="00636A52"/>
    <w:rsid w:val="00643F60"/>
    <w:rsid w:val="00656529"/>
    <w:rsid w:val="00664F43"/>
    <w:rsid w:val="00685B67"/>
    <w:rsid w:val="006A6D23"/>
    <w:rsid w:val="006A7D92"/>
    <w:rsid w:val="006B6382"/>
    <w:rsid w:val="006C0B9D"/>
    <w:rsid w:val="006C3ECB"/>
    <w:rsid w:val="006E04F3"/>
    <w:rsid w:val="006E4EAF"/>
    <w:rsid w:val="006F4600"/>
    <w:rsid w:val="00756F2B"/>
    <w:rsid w:val="00774F12"/>
    <w:rsid w:val="007846DC"/>
    <w:rsid w:val="007900DD"/>
    <w:rsid w:val="007A6C68"/>
    <w:rsid w:val="007B5069"/>
    <w:rsid w:val="007C1E73"/>
    <w:rsid w:val="007D45C4"/>
    <w:rsid w:val="007E321C"/>
    <w:rsid w:val="007F2463"/>
    <w:rsid w:val="007F4B8E"/>
    <w:rsid w:val="00804E71"/>
    <w:rsid w:val="00806022"/>
    <w:rsid w:val="00834853"/>
    <w:rsid w:val="008452D0"/>
    <w:rsid w:val="008500D7"/>
    <w:rsid w:val="00880428"/>
    <w:rsid w:val="00881264"/>
    <w:rsid w:val="008855B3"/>
    <w:rsid w:val="008928E3"/>
    <w:rsid w:val="008A4219"/>
    <w:rsid w:val="008A5D14"/>
    <w:rsid w:val="008D06BD"/>
    <w:rsid w:val="008D6825"/>
    <w:rsid w:val="008E3919"/>
    <w:rsid w:val="008E5CB0"/>
    <w:rsid w:val="008F266E"/>
    <w:rsid w:val="008F4053"/>
    <w:rsid w:val="00900F65"/>
    <w:rsid w:val="00902465"/>
    <w:rsid w:val="00956C42"/>
    <w:rsid w:val="009579D6"/>
    <w:rsid w:val="0096797F"/>
    <w:rsid w:val="00984B17"/>
    <w:rsid w:val="00985605"/>
    <w:rsid w:val="009A0B1B"/>
    <w:rsid w:val="009A62A9"/>
    <w:rsid w:val="009A6AC5"/>
    <w:rsid w:val="009A72DB"/>
    <w:rsid w:val="009B4AF8"/>
    <w:rsid w:val="009F6370"/>
    <w:rsid w:val="009F7F01"/>
    <w:rsid w:val="00A01020"/>
    <w:rsid w:val="00A050E3"/>
    <w:rsid w:val="00A249AA"/>
    <w:rsid w:val="00A25638"/>
    <w:rsid w:val="00A651BF"/>
    <w:rsid w:val="00A80DC9"/>
    <w:rsid w:val="00A864D0"/>
    <w:rsid w:val="00A9124F"/>
    <w:rsid w:val="00A94163"/>
    <w:rsid w:val="00AB6ABD"/>
    <w:rsid w:val="00AE3BF6"/>
    <w:rsid w:val="00B04A3D"/>
    <w:rsid w:val="00B167A1"/>
    <w:rsid w:val="00B246E6"/>
    <w:rsid w:val="00B30CCA"/>
    <w:rsid w:val="00B36E13"/>
    <w:rsid w:val="00B37BEB"/>
    <w:rsid w:val="00B4670B"/>
    <w:rsid w:val="00B57307"/>
    <w:rsid w:val="00B72FA3"/>
    <w:rsid w:val="00B85C78"/>
    <w:rsid w:val="00B87C48"/>
    <w:rsid w:val="00B9126E"/>
    <w:rsid w:val="00B9763C"/>
    <w:rsid w:val="00BA71A8"/>
    <w:rsid w:val="00BC2104"/>
    <w:rsid w:val="00BC4B17"/>
    <w:rsid w:val="00BE3CCA"/>
    <w:rsid w:val="00C02D67"/>
    <w:rsid w:val="00C13BE5"/>
    <w:rsid w:val="00C45104"/>
    <w:rsid w:val="00C75D46"/>
    <w:rsid w:val="00C769E5"/>
    <w:rsid w:val="00C933EC"/>
    <w:rsid w:val="00CB3248"/>
    <w:rsid w:val="00CC1FBB"/>
    <w:rsid w:val="00CC3F2C"/>
    <w:rsid w:val="00CD05BC"/>
    <w:rsid w:val="00CD29AF"/>
    <w:rsid w:val="00CD2DFE"/>
    <w:rsid w:val="00CE0374"/>
    <w:rsid w:val="00CE1CEF"/>
    <w:rsid w:val="00CE3DFF"/>
    <w:rsid w:val="00CE42F5"/>
    <w:rsid w:val="00CE4EEA"/>
    <w:rsid w:val="00CF54F0"/>
    <w:rsid w:val="00D01BB0"/>
    <w:rsid w:val="00D05066"/>
    <w:rsid w:val="00D152DE"/>
    <w:rsid w:val="00D26A0B"/>
    <w:rsid w:val="00D313B8"/>
    <w:rsid w:val="00D32D17"/>
    <w:rsid w:val="00D34C43"/>
    <w:rsid w:val="00D608D1"/>
    <w:rsid w:val="00D60FDE"/>
    <w:rsid w:val="00D6468C"/>
    <w:rsid w:val="00D82721"/>
    <w:rsid w:val="00DB7EB2"/>
    <w:rsid w:val="00DD042E"/>
    <w:rsid w:val="00DD4A16"/>
    <w:rsid w:val="00DE265B"/>
    <w:rsid w:val="00E01E27"/>
    <w:rsid w:val="00E17203"/>
    <w:rsid w:val="00E2220D"/>
    <w:rsid w:val="00E24512"/>
    <w:rsid w:val="00E26F82"/>
    <w:rsid w:val="00E27144"/>
    <w:rsid w:val="00E4514E"/>
    <w:rsid w:val="00E465B8"/>
    <w:rsid w:val="00E57E25"/>
    <w:rsid w:val="00E62AAD"/>
    <w:rsid w:val="00E7361B"/>
    <w:rsid w:val="00E90509"/>
    <w:rsid w:val="00EA45AB"/>
    <w:rsid w:val="00EC0F6F"/>
    <w:rsid w:val="00EC5F53"/>
    <w:rsid w:val="00EE5B34"/>
    <w:rsid w:val="00EF2182"/>
    <w:rsid w:val="00EF63CC"/>
    <w:rsid w:val="00F03305"/>
    <w:rsid w:val="00F2280D"/>
    <w:rsid w:val="00F25898"/>
    <w:rsid w:val="00F472D2"/>
    <w:rsid w:val="00F53D08"/>
    <w:rsid w:val="00F657CC"/>
    <w:rsid w:val="00F66A05"/>
    <w:rsid w:val="00F67767"/>
    <w:rsid w:val="00F82E4B"/>
    <w:rsid w:val="00F91B1A"/>
    <w:rsid w:val="00FB2515"/>
    <w:rsid w:val="00FC76AF"/>
    <w:rsid w:val="00FD1CE8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1A54CA"/>
  <w15:docId w15:val="{97530A87-7CF6-436C-9D79-420B10F8B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F6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">
    <w:name w:val="رأس الصفحة Char"/>
    <w:basedOn w:val="a0"/>
    <w:link w:val="a3"/>
    <w:uiPriority w:val="99"/>
    <w:rsid w:val="00F53D08"/>
  </w:style>
  <w:style w:type="paragraph" w:styleId="a4">
    <w:name w:val="footer"/>
    <w:basedOn w:val="a"/>
    <w:link w:val="Char0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53D08"/>
  </w:style>
  <w:style w:type="paragraph" w:styleId="a5">
    <w:name w:val="List Paragraph"/>
    <w:basedOn w:val="a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a6">
    <w:name w:val="Table Grid"/>
    <w:basedOn w:val="a1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51">
    <w:name w:val="جدول شبكة 4 - تمييز 51"/>
    <w:basedOn w:val="a1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21">
    <w:name w:val="جدول عادي 21"/>
    <w:basedOn w:val="a1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">
    <w:name w:val="جدول عادي 31"/>
    <w:basedOn w:val="a1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-11">
    <w:name w:val="جدول شبكة 4 - تمييز 11"/>
    <w:basedOn w:val="a1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5-51">
    <w:name w:val="جدول شبكة 5 داكن - تمييز 51"/>
    <w:basedOn w:val="a1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a0"/>
    <w:uiPriority w:val="99"/>
    <w:unhideWhenUsed/>
    <w:rsid w:val="0032182E"/>
    <w:rPr>
      <w:color w:val="0563C1" w:themeColor="hyperlink"/>
      <w:u w:val="single"/>
    </w:rPr>
  </w:style>
  <w:style w:type="table" w:customStyle="1" w:styleId="7-11">
    <w:name w:val="جدول شبكة 7 ملون - تمييز 11"/>
    <w:basedOn w:val="a1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character" w:styleId="a7">
    <w:name w:val="Unresolved Mention"/>
    <w:basedOn w:val="a0"/>
    <w:uiPriority w:val="99"/>
    <w:semiHidden/>
    <w:unhideWhenUsed/>
    <w:rsid w:val="002446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dawliatraining.com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5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hyperlink" Target="http://www.dawliatraining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hyperlink" Target="http://www.dawliatraining.com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dawliatraining.com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jpg"/><Relationship Id="rId22" Type="http://schemas.openxmlformats.org/officeDocument/2006/relationships/hyperlink" Target="http://www.dawliatraining.com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header4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606;&#1605;&#1608;&#1584;&#1580;%20&#1571;&#1608;&#1585;&#1575;&#1602;%20&#1593;&#1605;&#1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2B83F92B-B614-4943-BFB8-ABD386283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نموذج أوراق عمل</Template>
  <TotalTime>9</TotalTime>
  <Pages>6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DELL</cp:lastModifiedBy>
  <cp:revision>6</cp:revision>
  <cp:lastPrinted>2022-03-26T18:07:00Z</cp:lastPrinted>
  <dcterms:created xsi:type="dcterms:W3CDTF">2025-02-07T02:18:00Z</dcterms:created>
  <dcterms:modified xsi:type="dcterms:W3CDTF">2025-05-04T06:19:00Z</dcterms:modified>
</cp:coreProperties>
</file>